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CE81" w14:textId="632734D9" w:rsidR="004D07FA" w:rsidRDefault="004D07FA" w:rsidP="004D0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#106-bis-e</w:t>
      </w:r>
      <w:r>
        <w:rPr>
          <w:b/>
          <w:i/>
          <w:noProof/>
          <w:sz w:val="28"/>
        </w:rPr>
        <w:tab/>
        <w:t>R4-230</w:t>
      </w:r>
      <w:r w:rsidR="000776B1">
        <w:rPr>
          <w:b/>
          <w:i/>
          <w:noProof/>
          <w:sz w:val="28"/>
        </w:rPr>
        <w:t>4570</w:t>
      </w:r>
    </w:p>
    <w:p w14:paraId="4C29DC2A" w14:textId="77777777" w:rsidR="004D07FA" w:rsidRDefault="004D07FA" w:rsidP="004D07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3B5F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2023 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5C92D7A8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6F5DC6">
        <w:t>UE</w:t>
      </w:r>
      <w:r w:rsidR="001D0AD2">
        <w:t xml:space="preserve"> RF requirements</w:t>
      </w:r>
    </w:p>
    <w:p w14:paraId="27189950" w14:textId="698B7C99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A44E84">
        <w:t>5.27.</w:t>
      </w:r>
      <w:r w:rsidR="00CC52D8">
        <w:t>4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60A070BC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DC5AFE">
        <w:t xml:space="preserve">further </w:t>
      </w:r>
      <w:r w:rsidR="00E50735">
        <w:t xml:space="preserve">discusses the </w:t>
      </w:r>
      <w:r w:rsidR="00511651">
        <w:t>NTN UE RF requirements</w:t>
      </w:r>
      <w:r w:rsidR="00F31999">
        <w:t xml:space="preserve"> </w:t>
      </w:r>
      <w:r w:rsidR="00511651">
        <w:t xml:space="preserve">aspects </w:t>
      </w:r>
      <w:r w:rsidR="00F31999">
        <w:t xml:space="preserve">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347D42">
        <w:t>[1]</w:t>
      </w:r>
      <w:r w:rsidR="005E05EC" w:rsidRPr="00324640">
        <w:fldChar w:fldCharType="end"/>
      </w:r>
      <w:r w:rsidR="005E05EC" w:rsidRPr="00324640">
        <w:t>)</w:t>
      </w:r>
      <w:r w:rsidR="00511651">
        <w:t xml:space="preserve">, </w:t>
      </w:r>
      <w:r w:rsidR="00D073C2">
        <w:t xml:space="preserve"> </w:t>
      </w:r>
      <w:r w:rsidR="00683FB9" w:rsidRPr="00640719">
        <w:t xml:space="preserve">based on the </w:t>
      </w:r>
      <w:r w:rsidR="00640719">
        <w:t xml:space="preserve">discussions from </w:t>
      </w:r>
      <w:r w:rsidR="00683FB9" w:rsidRPr="00640719">
        <w:t>last RAN4#10</w:t>
      </w:r>
      <w:r w:rsidR="004F2399">
        <w:t>6</w:t>
      </w:r>
      <w:r w:rsidR="00683FB9" w:rsidRPr="00640719">
        <w:t xml:space="preserve"> meeting.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185486CA" w:rsidR="00B35BE1" w:rsidRDefault="00806DD1" w:rsidP="00B35BE1">
      <w:pPr>
        <w:pStyle w:val="Heading2"/>
      </w:pPr>
      <w:r>
        <w:t xml:space="preserve">NTN </w:t>
      </w:r>
      <w:r w:rsidR="00BB722E">
        <w:t>UE types</w:t>
      </w:r>
      <w:r>
        <w:t xml:space="preserve"> above 10 GHz</w:t>
      </w:r>
    </w:p>
    <w:p w14:paraId="56335054" w14:textId="77777777" w:rsidR="00204CFB" w:rsidRDefault="00204CFB" w:rsidP="00204CFB">
      <w:pPr>
        <w:pStyle w:val="Heading3"/>
      </w:pPr>
      <w:r>
        <w:t>Background</w:t>
      </w:r>
    </w:p>
    <w:p w14:paraId="4E0FA74B" w14:textId="520446FB" w:rsidR="00EF05D0" w:rsidRDefault="00204CFB" w:rsidP="00204CFB">
      <w:pPr>
        <w:rPr>
          <w:lang w:val="sv-SE"/>
        </w:rPr>
      </w:pPr>
      <w:r>
        <w:rPr>
          <w:lang w:val="sv-SE"/>
        </w:rPr>
        <w:t>In last RAN4#10</w:t>
      </w:r>
      <w:r w:rsidR="007A7708">
        <w:rPr>
          <w:lang w:val="sv-SE"/>
        </w:rPr>
        <w:t>6</w:t>
      </w:r>
      <w:r>
        <w:rPr>
          <w:lang w:val="sv-SE"/>
        </w:rPr>
        <w:t xml:space="preserve"> meeting, RAN4 had some </w:t>
      </w:r>
      <w:r w:rsidR="005F3977">
        <w:rPr>
          <w:lang w:val="sv-SE"/>
        </w:rPr>
        <w:t xml:space="preserve">long </w:t>
      </w:r>
      <w:r>
        <w:rPr>
          <w:lang w:val="sv-SE"/>
        </w:rPr>
        <w:t xml:space="preserve">discussion </w:t>
      </w:r>
      <w:r w:rsidR="005F3977">
        <w:rPr>
          <w:lang w:val="sv-SE"/>
        </w:rPr>
        <w:t xml:space="preserve">about which NTN </w:t>
      </w:r>
      <w:r w:rsidR="00224418">
        <w:rPr>
          <w:lang w:val="sv-SE"/>
        </w:rPr>
        <w:t xml:space="preserve">satellite </w:t>
      </w:r>
      <w:r w:rsidR="005F3977">
        <w:rPr>
          <w:lang w:val="sv-SE"/>
        </w:rPr>
        <w:t xml:space="preserve">UE type(s) should be considered in the scope of this WI, without reaching any agreement. </w:t>
      </w:r>
    </w:p>
    <w:p w14:paraId="1307192C" w14:textId="41260FD6" w:rsidR="0091660E" w:rsidRDefault="00BB59DE" w:rsidP="00204CFB">
      <w:pPr>
        <w:rPr>
          <w:lang w:val="sv-SE"/>
        </w:rPr>
      </w:pPr>
      <w:r>
        <w:rPr>
          <w:lang w:val="sv-SE"/>
        </w:rPr>
        <w:t xml:space="preserve">A </w:t>
      </w:r>
      <w:r w:rsidR="003A5470">
        <w:rPr>
          <w:lang w:val="sv-SE"/>
        </w:rPr>
        <w:t xml:space="preserve">joint </w:t>
      </w:r>
      <w:r>
        <w:rPr>
          <w:lang w:val="sv-SE"/>
        </w:rPr>
        <w:t xml:space="preserve">contribution </w:t>
      </w:r>
      <w:r w:rsidR="00836E60">
        <w:rPr>
          <w:lang w:val="sv-SE"/>
        </w:rPr>
        <w:t>(</w:t>
      </w:r>
      <w:r w:rsidR="00D9221A">
        <w:rPr>
          <w:lang w:val="sv-SE"/>
        </w:rPr>
        <w:fldChar w:fldCharType="begin"/>
      </w:r>
      <w:r w:rsidR="00D9221A">
        <w:rPr>
          <w:lang w:val="sv-SE"/>
        </w:rPr>
        <w:instrText xml:space="preserve"> REF _Ref131701706 \r \h </w:instrText>
      </w:r>
      <w:r w:rsidR="00D9221A">
        <w:rPr>
          <w:lang w:val="sv-SE"/>
        </w:rPr>
      </w:r>
      <w:r w:rsidR="00D9221A">
        <w:rPr>
          <w:lang w:val="sv-SE"/>
        </w:rPr>
        <w:fldChar w:fldCharType="separate"/>
      </w:r>
      <w:r w:rsidR="00D9221A">
        <w:rPr>
          <w:lang w:val="sv-SE"/>
        </w:rPr>
        <w:t>[9]</w:t>
      </w:r>
      <w:r w:rsidR="00D9221A">
        <w:rPr>
          <w:lang w:val="sv-SE"/>
        </w:rPr>
        <w:fldChar w:fldCharType="end"/>
      </w:r>
      <w:r w:rsidR="00836E60">
        <w:rPr>
          <w:lang w:val="sv-SE"/>
        </w:rPr>
        <w:t xml:space="preserve">) </w:t>
      </w:r>
      <w:r w:rsidR="003A5470">
        <w:rPr>
          <w:lang w:val="sv-SE"/>
        </w:rPr>
        <w:t xml:space="preserve">from </w:t>
      </w:r>
      <w:r w:rsidR="00836E60">
        <w:rPr>
          <w:lang w:val="sv-SE"/>
        </w:rPr>
        <w:t xml:space="preserve">some </w:t>
      </w:r>
      <w:r w:rsidR="003A5470">
        <w:rPr>
          <w:lang w:val="sv-SE"/>
        </w:rPr>
        <w:t>satellite comp</w:t>
      </w:r>
      <w:r w:rsidR="00836E60">
        <w:rPr>
          <w:lang w:val="sv-SE"/>
        </w:rPr>
        <w:t>an</w:t>
      </w:r>
      <w:r w:rsidR="003A5470">
        <w:rPr>
          <w:lang w:val="sv-SE"/>
        </w:rPr>
        <w:t xml:space="preserve">ies </w:t>
      </w:r>
      <w:r w:rsidR="00D44E8B">
        <w:rPr>
          <w:lang w:val="sv-SE"/>
        </w:rPr>
        <w:t xml:space="preserve">provided </w:t>
      </w:r>
      <w:r w:rsidR="003A5470">
        <w:rPr>
          <w:lang w:val="sv-SE"/>
        </w:rPr>
        <w:t xml:space="preserve">a </w:t>
      </w:r>
      <w:r w:rsidR="009C451B">
        <w:rPr>
          <w:lang w:val="sv-SE"/>
        </w:rPr>
        <w:t xml:space="preserve">very </w:t>
      </w:r>
      <w:r w:rsidR="003A5470">
        <w:rPr>
          <w:lang w:val="sv-SE"/>
        </w:rPr>
        <w:t xml:space="preserve">good </w:t>
      </w:r>
      <w:r w:rsidR="00D44E8B">
        <w:rPr>
          <w:lang w:val="sv-SE"/>
        </w:rPr>
        <w:t>overview</w:t>
      </w:r>
      <w:r w:rsidR="003A5470">
        <w:rPr>
          <w:lang w:val="sv-SE"/>
        </w:rPr>
        <w:t xml:space="preserve"> of the different types of UE in </w:t>
      </w:r>
      <w:r w:rsidR="00BE32B8">
        <w:rPr>
          <w:lang w:val="sv-SE"/>
        </w:rPr>
        <w:t xml:space="preserve">the Ku-Ka band, clarifying some aspects </w:t>
      </w:r>
      <w:r w:rsidR="00EB28C1">
        <w:rPr>
          <w:lang w:val="sv-SE"/>
        </w:rPr>
        <w:t>which were previously very confusing</w:t>
      </w:r>
      <w:r w:rsidR="00224060">
        <w:rPr>
          <w:lang w:val="sv-SE"/>
        </w:rPr>
        <w:t xml:space="preserve">, </w:t>
      </w:r>
      <w:r w:rsidR="0091660E">
        <w:rPr>
          <w:lang w:val="sv-SE"/>
        </w:rPr>
        <w:t xml:space="preserve">VSAT </w:t>
      </w:r>
      <w:r w:rsidR="00224060">
        <w:rPr>
          <w:lang w:val="sv-SE"/>
        </w:rPr>
        <w:t>being</w:t>
      </w:r>
      <w:r w:rsidR="00D843BC">
        <w:rPr>
          <w:lang w:val="sv-SE"/>
        </w:rPr>
        <w:t xml:space="preserve"> a generic term </w:t>
      </w:r>
      <w:r w:rsidR="005E129E">
        <w:rPr>
          <w:lang w:val="sv-SE"/>
        </w:rPr>
        <w:t>naming</w:t>
      </w:r>
      <w:r w:rsidR="00E37CC6">
        <w:rPr>
          <w:lang w:val="sv-SE"/>
        </w:rPr>
        <w:t xml:space="preserve"> any antenna system</w:t>
      </w:r>
      <w:r w:rsidR="00AE1300">
        <w:rPr>
          <w:lang w:val="sv-SE"/>
        </w:rPr>
        <w:t xml:space="preserve"> </w:t>
      </w:r>
      <w:r w:rsidR="005E129E">
        <w:rPr>
          <w:lang w:val="sv-SE"/>
        </w:rPr>
        <w:t xml:space="preserve">terminal </w:t>
      </w:r>
      <w:r w:rsidR="00AE1300">
        <w:rPr>
          <w:lang w:val="sv-SE"/>
        </w:rPr>
        <w:t xml:space="preserve"> </w:t>
      </w:r>
      <w:r w:rsidR="005E129E">
        <w:rPr>
          <w:lang w:val="sv-SE"/>
        </w:rPr>
        <w:t xml:space="preserve">used </w:t>
      </w:r>
      <w:r w:rsidR="00F54F98">
        <w:rPr>
          <w:lang w:val="sv-SE"/>
        </w:rPr>
        <w:t>in satellite communication operating in the high bands. Th</w:t>
      </w:r>
      <w:r w:rsidR="00370C0B">
        <w:rPr>
          <w:lang w:val="sv-SE"/>
        </w:rPr>
        <w:t xml:space="preserve">e antenna of those </w:t>
      </w:r>
      <w:r w:rsidR="00F54F98">
        <w:rPr>
          <w:lang w:val="sv-SE"/>
        </w:rPr>
        <w:t xml:space="preserve">terminals </w:t>
      </w:r>
      <w:r w:rsidR="00370C0B">
        <w:rPr>
          <w:lang w:val="sv-SE"/>
        </w:rPr>
        <w:t>could be of very different ty</w:t>
      </w:r>
      <w:r w:rsidR="0053608D">
        <w:rPr>
          <w:lang w:val="sv-SE"/>
        </w:rPr>
        <w:t>pes</w:t>
      </w:r>
      <w:r w:rsidR="00370C0B">
        <w:rPr>
          <w:lang w:val="sv-SE"/>
        </w:rPr>
        <w:t xml:space="preserve">, from a </w:t>
      </w:r>
      <w:r w:rsidR="0053608D">
        <w:rPr>
          <w:lang w:val="sv-SE"/>
        </w:rPr>
        <w:t xml:space="preserve">classic </w:t>
      </w:r>
      <w:r w:rsidR="00370C0B">
        <w:rPr>
          <w:lang w:val="sv-SE"/>
        </w:rPr>
        <w:t xml:space="preserve">parabolic antenna to a </w:t>
      </w:r>
      <w:r w:rsidR="00D44E8B">
        <w:rPr>
          <w:lang w:val="sv-SE"/>
        </w:rPr>
        <w:t xml:space="preserve">much </w:t>
      </w:r>
      <w:r w:rsidR="00370C0B">
        <w:rPr>
          <w:lang w:val="sv-SE"/>
        </w:rPr>
        <w:t xml:space="preserve">more sophisticated </w:t>
      </w:r>
      <w:r w:rsidR="0053608D">
        <w:rPr>
          <w:lang w:val="sv-SE"/>
        </w:rPr>
        <w:t>electronic steered antenna</w:t>
      </w:r>
      <w:r w:rsidR="00B02026">
        <w:rPr>
          <w:lang w:val="sv-SE"/>
        </w:rPr>
        <w:t xml:space="preserve">. Also, those VSAT terminals </w:t>
      </w:r>
      <w:r w:rsidR="00FE5F64">
        <w:rPr>
          <w:lang w:val="sv-SE"/>
        </w:rPr>
        <w:t>could</w:t>
      </w:r>
      <w:r w:rsidR="00B02026">
        <w:rPr>
          <w:lang w:val="sv-SE"/>
        </w:rPr>
        <w:t xml:space="preserve"> be fixed or mobile</w:t>
      </w:r>
      <w:r w:rsidR="00F76AFA">
        <w:rPr>
          <w:lang w:val="sv-SE"/>
        </w:rPr>
        <w:t xml:space="preserve"> (e.g. mounting </w:t>
      </w:r>
      <w:r w:rsidR="009C77F5">
        <w:rPr>
          <w:lang w:val="sv-SE"/>
        </w:rPr>
        <w:t>in a boat or a train).</w:t>
      </w:r>
    </w:p>
    <w:p w14:paraId="46A2A7C0" w14:textId="5645C502" w:rsidR="00B03EF0" w:rsidRDefault="006520B7" w:rsidP="0057308E">
      <w:pPr>
        <w:rPr>
          <w:lang w:val="sv-SE"/>
        </w:rPr>
      </w:pPr>
      <w:r>
        <w:rPr>
          <w:lang w:val="sv-SE"/>
        </w:rPr>
        <w:t xml:space="preserve">Based on those inputs, we better understand that </w:t>
      </w:r>
      <w:r w:rsidR="00206281">
        <w:rPr>
          <w:lang w:val="sv-SE"/>
        </w:rPr>
        <w:t xml:space="preserve">using the </w:t>
      </w:r>
      <w:r w:rsidR="008A7A31">
        <w:rPr>
          <w:lang w:val="sv-SE"/>
        </w:rPr>
        <w:t xml:space="preserve">naming we proposed in our last contribution (i.e. ”NTN VSAT” and ”NTN ESIM”) might create some confusion, </w:t>
      </w:r>
      <w:r w:rsidR="008C29C5">
        <w:rPr>
          <w:lang w:val="sv-SE"/>
        </w:rPr>
        <w:t xml:space="preserve">suggesting </w:t>
      </w:r>
      <w:r w:rsidR="004D4D66">
        <w:rPr>
          <w:lang w:val="sv-SE"/>
        </w:rPr>
        <w:t xml:space="preserve">some </w:t>
      </w:r>
      <w:r w:rsidR="002B4193">
        <w:rPr>
          <w:lang w:val="sv-SE"/>
        </w:rPr>
        <w:t xml:space="preserve">usage or design limitations which are not expected. </w:t>
      </w:r>
    </w:p>
    <w:p w14:paraId="5D75C89F" w14:textId="18B7C132" w:rsidR="00E14A51" w:rsidRDefault="0035777E" w:rsidP="0035777E">
      <w:pPr>
        <w:pStyle w:val="Heading3"/>
      </w:pPr>
      <w:r>
        <w:t>Regulation consideration</w:t>
      </w:r>
    </w:p>
    <w:p w14:paraId="76E7EAE2" w14:textId="0F560145" w:rsidR="00E14A51" w:rsidRDefault="00FB1E83" w:rsidP="0057308E">
      <w:pPr>
        <w:rPr>
          <w:lang w:val="sv-SE"/>
        </w:rPr>
      </w:pPr>
      <w:r>
        <w:rPr>
          <w:lang w:val="sv-SE"/>
        </w:rPr>
        <w:t>The agreed NTN satellite bands have been defined based on CEPT and FCC regulations</w:t>
      </w:r>
      <w:r w:rsidR="001F203F">
        <w:rPr>
          <w:lang w:val="sv-SE"/>
        </w:rPr>
        <w:t>:</w:t>
      </w:r>
    </w:p>
    <w:p w14:paraId="276823D9" w14:textId="1432C905" w:rsidR="001F203F" w:rsidRDefault="000503B1" w:rsidP="001F203F">
      <w:pPr>
        <w:pStyle w:val="ListParagraph"/>
        <w:numPr>
          <w:ilvl w:val="0"/>
          <w:numId w:val="28"/>
        </w:numPr>
        <w:ind w:firstLineChars="0"/>
        <w:rPr>
          <w:lang w:val="sv-SE"/>
        </w:rPr>
      </w:pPr>
      <w:r>
        <w:rPr>
          <w:lang w:val="sv-SE"/>
        </w:rPr>
        <w:t>n</w:t>
      </w:r>
      <w:r w:rsidR="001F203F">
        <w:rPr>
          <w:lang w:val="sv-SE"/>
        </w:rPr>
        <w:t>512</w:t>
      </w:r>
      <w:r w:rsidR="005C5341">
        <w:rPr>
          <w:lang w:val="sv-SE"/>
        </w:rPr>
        <w:t xml:space="preserve"> is based on ECC Decison(05)01 and ECC Decision(</w:t>
      </w:r>
      <w:r w:rsidR="00076CBA">
        <w:rPr>
          <w:lang w:val="sv-SE"/>
        </w:rPr>
        <w:t xml:space="preserve">13)01, allowing </w:t>
      </w:r>
      <w:r w:rsidR="00FF66F2">
        <w:rPr>
          <w:lang w:val="sv-SE"/>
        </w:rPr>
        <w:t xml:space="preserve">any type of </w:t>
      </w:r>
      <w:r w:rsidR="00076CBA">
        <w:rPr>
          <w:lang w:val="sv-SE"/>
        </w:rPr>
        <w:t xml:space="preserve">VSAT </w:t>
      </w:r>
      <w:r w:rsidR="00FF66F2">
        <w:rPr>
          <w:lang w:val="sv-SE"/>
        </w:rPr>
        <w:t>devices including</w:t>
      </w:r>
      <w:r w:rsidR="00076CBA">
        <w:rPr>
          <w:lang w:val="sv-SE"/>
        </w:rPr>
        <w:t xml:space="preserve"> ESIM (or ESOMP in CEPT context)</w:t>
      </w:r>
      <w:r w:rsidR="00564058">
        <w:rPr>
          <w:lang w:val="sv-SE"/>
        </w:rPr>
        <w:t xml:space="preserve"> operat</w:t>
      </w:r>
      <w:r w:rsidR="00E56E3A">
        <w:rPr>
          <w:lang w:val="sv-SE"/>
        </w:rPr>
        <w:t>ions</w:t>
      </w:r>
      <w:r w:rsidR="00564058">
        <w:rPr>
          <w:lang w:val="sv-SE"/>
        </w:rPr>
        <w:t xml:space="preserve"> under certain conditions.</w:t>
      </w:r>
    </w:p>
    <w:p w14:paraId="1CC03158" w14:textId="20D9091C" w:rsidR="00564058" w:rsidRDefault="00564058" w:rsidP="001F203F">
      <w:pPr>
        <w:pStyle w:val="ListParagraph"/>
        <w:numPr>
          <w:ilvl w:val="0"/>
          <w:numId w:val="28"/>
        </w:numPr>
        <w:ind w:firstLineChars="0"/>
        <w:rPr>
          <w:lang w:val="sv-SE"/>
        </w:rPr>
      </w:pPr>
      <w:r>
        <w:rPr>
          <w:lang w:val="sv-SE"/>
        </w:rPr>
        <w:t xml:space="preserve">n511 is based on </w:t>
      </w:r>
      <w:r w:rsidR="00B94B66">
        <w:rPr>
          <w:lang w:val="sv-SE"/>
        </w:rPr>
        <w:t xml:space="preserve">FCC </w:t>
      </w:r>
      <w:r>
        <w:rPr>
          <w:lang w:val="sv-SE"/>
        </w:rPr>
        <w:t>47 CFR part 25</w:t>
      </w:r>
      <w:r w:rsidR="00E56E3A">
        <w:rPr>
          <w:lang w:val="sv-SE"/>
        </w:rPr>
        <w:t xml:space="preserve">, allowing also </w:t>
      </w:r>
      <w:r w:rsidR="00C75CA4">
        <w:rPr>
          <w:lang w:val="sv-SE"/>
        </w:rPr>
        <w:t xml:space="preserve">any type of </w:t>
      </w:r>
      <w:r w:rsidR="00E56E3A">
        <w:rPr>
          <w:lang w:val="sv-SE"/>
        </w:rPr>
        <w:t xml:space="preserve">VSAT </w:t>
      </w:r>
      <w:r w:rsidR="00C75CA4">
        <w:rPr>
          <w:lang w:val="sv-SE"/>
        </w:rPr>
        <w:t xml:space="preserve">device including </w:t>
      </w:r>
      <w:r w:rsidR="00E56E3A">
        <w:rPr>
          <w:lang w:val="sv-SE"/>
        </w:rPr>
        <w:t xml:space="preserve">ESIM operations under </w:t>
      </w:r>
      <w:r w:rsidR="00C75CA4">
        <w:rPr>
          <w:lang w:val="sv-SE"/>
        </w:rPr>
        <w:t xml:space="preserve">some </w:t>
      </w:r>
      <w:r w:rsidR="00B94B66">
        <w:rPr>
          <w:lang w:val="sv-SE"/>
        </w:rPr>
        <w:t>other</w:t>
      </w:r>
      <w:r w:rsidR="00E56E3A">
        <w:rPr>
          <w:lang w:val="sv-SE"/>
        </w:rPr>
        <w:t xml:space="preserve"> conditions.</w:t>
      </w:r>
    </w:p>
    <w:p w14:paraId="5A7C87EC" w14:textId="3EEFDE44" w:rsidR="00B94B66" w:rsidRDefault="00B94B66" w:rsidP="001F203F">
      <w:pPr>
        <w:pStyle w:val="ListParagraph"/>
        <w:numPr>
          <w:ilvl w:val="0"/>
          <w:numId w:val="28"/>
        </w:numPr>
        <w:ind w:firstLineChars="0"/>
        <w:rPr>
          <w:lang w:val="sv-SE"/>
        </w:rPr>
      </w:pPr>
      <w:r>
        <w:rPr>
          <w:lang w:val="sv-SE"/>
        </w:rPr>
        <w:t xml:space="preserve">n510 is also based on FCC 47 CFR part 25, but </w:t>
      </w:r>
      <w:r w:rsidR="00C75CA4">
        <w:rPr>
          <w:lang w:val="sv-SE"/>
        </w:rPr>
        <w:t xml:space="preserve">here </w:t>
      </w:r>
      <w:r>
        <w:rPr>
          <w:lang w:val="sv-SE"/>
        </w:rPr>
        <w:t>ESIM operation</w:t>
      </w:r>
      <w:r w:rsidR="00C75CA4">
        <w:rPr>
          <w:lang w:val="sv-SE"/>
        </w:rPr>
        <w:t>s</w:t>
      </w:r>
      <w:r>
        <w:rPr>
          <w:lang w:val="sv-SE"/>
        </w:rPr>
        <w:t xml:space="preserve"> </w:t>
      </w:r>
      <w:r w:rsidR="00E0604E">
        <w:rPr>
          <w:lang w:val="sv-SE"/>
        </w:rPr>
        <w:t>are not possible, at least until now.</w:t>
      </w:r>
    </w:p>
    <w:p w14:paraId="289EA927" w14:textId="77777777" w:rsidR="00FF66F2" w:rsidRDefault="00FF66F2" w:rsidP="00E0604E">
      <w:pPr>
        <w:rPr>
          <w:lang w:val="sv-SE"/>
        </w:rPr>
      </w:pPr>
    </w:p>
    <w:p w14:paraId="3C6DA483" w14:textId="77777777" w:rsidR="00920D6C" w:rsidRDefault="00920D6C" w:rsidP="00E0604E">
      <w:pPr>
        <w:rPr>
          <w:lang w:val="sv-SE"/>
        </w:rPr>
      </w:pPr>
    </w:p>
    <w:p w14:paraId="0A1BEC34" w14:textId="30E276B3" w:rsidR="00920D6C" w:rsidRDefault="00920D6C" w:rsidP="00E0604E">
      <w:pPr>
        <w:rPr>
          <w:lang w:val="sv-SE"/>
        </w:rPr>
      </w:pPr>
      <w:r>
        <w:rPr>
          <w:lang w:val="sv-SE"/>
        </w:rPr>
        <w:lastRenderedPageBreak/>
        <w:t xml:space="preserve">From the </w:t>
      </w:r>
      <w:r w:rsidR="00710CF5">
        <w:rPr>
          <w:lang w:val="sv-SE"/>
        </w:rPr>
        <w:t xml:space="preserve">above </w:t>
      </w:r>
      <w:r>
        <w:rPr>
          <w:lang w:val="sv-SE"/>
        </w:rPr>
        <w:t xml:space="preserve">bands definition, there is then a need to differentiate </w:t>
      </w:r>
      <w:r w:rsidR="00076156">
        <w:rPr>
          <w:lang w:val="sv-SE"/>
        </w:rPr>
        <w:t xml:space="preserve">NTN satellite UEs </w:t>
      </w:r>
      <w:r w:rsidR="005E077A">
        <w:rPr>
          <w:lang w:val="sv-SE"/>
        </w:rPr>
        <w:t xml:space="preserve">to identify on which </w:t>
      </w:r>
      <w:r w:rsidR="00076156">
        <w:rPr>
          <w:lang w:val="sv-SE"/>
        </w:rPr>
        <w:t>band</w:t>
      </w:r>
      <w:r w:rsidR="003C23FF">
        <w:rPr>
          <w:lang w:val="sv-SE"/>
        </w:rPr>
        <w:t xml:space="preserve">s </w:t>
      </w:r>
      <w:r w:rsidR="00710CF5">
        <w:rPr>
          <w:lang w:val="sv-SE"/>
        </w:rPr>
        <w:t>they could be operated.</w:t>
      </w:r>
    </w:p>
    <w:p w14:paraId="33872BDE" w14:textId="097D0791" w:rsidR="00E0604E" w:rsidRPr="00E0604E" w:rsidRDefault="00710CF5" w:rsidP="00E0604E">
      <w:pPr>
        <w:rPr>
          <w:lang w:val="sv-SE"/>
        </w:rPr>
      </w:pPr>
      <w:r>
        <w:rPr>
          <w:lang w:val="sv-SE"/>
        </w:rPr>
        <w:t>Also, a</w:t>
      </w:r>
      <w:r w:rsidR="00ED3AB5">
        <w:rPr>
          <w:lang w:val="sv-SE"/>
        </w:rPr>
        <w:t>s furt</w:t>
      </w:r>
      <w:r w:rsidR="003D16D0">
        <w:rPr>
          <w:lang w:val="sv-SE"/>
        </w:rPr>
        <w:t>h</w:t>
      </w:r>
      <w:r w:rsidR="00ED3AB5">
        <w:rPr>
          <w:lang w:val="sv-SE"/>
        </w:rPr>
        <w:t>er detailed in our other contribution</w:t>
      </w:r>
      <w:r w:rsidR="0030082D">
        <w:rPr>
          <w:lang w:val="sv-SE"/>
        </w:rPr>
        <w:t xml:space="preserve"> (XX)</w:t>
      </w:r>
      <w:r w:rsidR="00ED3AB5">
        <w:rPr>
          <w:lang w:val="sv-SE"/>
        </w:rPr>
        <w:t xml:space="preserve">, </w:t>
      </w:r>
      <w:r w:rsidR="00BA0C4F">
        <w:rPr>
          <w:lang w:val="sv-SE"/>
        </w:rPr>
        <w:t xml:space="preserve">ESIM (or ESOMP) have additional regulatory </w:t>
      </w:r>
      <w:r w:rsidR="003D16D0">
        <w:rPr>
          <w:lang w:val="sv-SE"/>
        </w:rPr>
        <w:t>constra</w:t>
      </w:r>
      <w:r w:rsidR="00193C16">
        <w:rPr>
          <w:lang w:val="sv-SE"/>
        </w:rPr>
        <w:t>i</w:t>
      </w:r>
      <w:r w:rsidR="003D16D0">
        <w:rPr>
          <w:lang w:val="sv-SE"/>
        </w:rPr>
        <w:t xml:space="preserve">nts and </w:t>
      </w:r>
      <w:r w:rsidR="00BA0C4F">
        <w:rPr>
          <w:lang w:val="sv-SE"/>
        </w:rPr>
        <w:t>requirements</w:t>
      </w:r>
      <w:r w:rsidR="00193C16">
        <w:rPr>
          <w:lang w:val="sv-SE"/>
        </w:rPr>
        <w:t xml:space="preserve">, making </w:t>
      </w:r>
      <w:r w:rsidR="004B46D3">
        <w:rPr>
          <w:lang w:val="sv-SE"/>
        </w:rPr>
        <w:t>those</w:t>
      </w:r>
      <w:r w:rsidR="00193C16">
        <w:rPr>
          <w:lang w:val="sv-SE"/>
        </w:rPr>
        <w:t xml:space="preserve"> devices </w:t>
      </w:r>
      <w:r w:rsidR="004B46D3">
        <w:rPr>
          <w:lang w:val="sv-SE"/>
        </w:rPr>
        <w:t xml:space="preserve">different from device which might be fixed or with reduced mobility. </w:t>
      </w:r>
    </w:p>
    <w:p w14:paraId="36BD5387" w14:textId="04EC5429" w:rsidR="00125611" w:rsidRDefault="0030082D" w:rsidP="0057308E">
      <w:pPr>
        <w:rPr>
          <w:lang w:val="sv-SE"/>
        </w:rPr>
      </w:pPr>
      <w:r>
        <w:rPr>
          <w:lang w:val="sv-SE"/>
        </w:rPr>
        <w:t xml:space="preserve">Based on those inputs, we </w:t>
      </w:r>
      <w:r w:rsidR="00C8498F">
        <w:rPr>
          <w:lang w:val="sv-SE"/>
        </w:rPr>
        <w:t>propose as starting point</w:t>
      </w:r>
      <w:r>
        <w:rPr>
          <w:lang w:val="sv-SE"/>
        </w:rPr>
        <w:t xml:space="preserve"> </w:t>
      </w:r>
      <w:r w:rsidR="00CC3F09">
        <w:rPr>
          <w:lang w:val="sv-SE"/>
        </w:rPr>
        <w:t xml:space="preserve">to identify </w:t>
      </w:r>
      <w:r w:rsidR="00125611">
        <w:rPr>
          <w:lang w:val="sv-SE"/>
        </w:rPr>
        <w:t xml:space="preserve">2 types of NTN satellite UE above 10 GHz: </w:t>
      </w:r>
    </w:p>
    <w:p w14:paraId="736C5F10" w14:textId="430DD0F9" w:rsidR="00CD0714" w:rsidRDefault="00E14A51" w:rsidP="00125611">
      <w:pPr>
        <w:pStyle w:val="ListParagraph"/>
        <w:numPr>
          <w:ilvl w:val="0"/>
          <w:numId w:val="27"/>
        </w:numPr>
        <w:ind w:firstLineChars="0"/>
        <w:rPr>
          <w:lang w:val="sv-SE"/>
        </w:rPr>
      </w:pPr>
      <w:r>
        <w:rPr>
          <w:lang w:val="sv-SE"/>
        </w:rPr>
        <w:t>A first</w:t>
      </w:r>
      <w:r w:rsidR="00CD0714">
        <w:rPr>
          <w:lang w:val="sv-SE"/>
        </w:rPr>
        <w:t xml:space="preserve"> type corresponding to devices which are mobile</w:t>
      </w:r>
      <w:r w:rsidR="004F016D">
        <w:rPr>
          <w:lang w:val="sv-SE"/>
        </w:rPr>
        <w:t xml:space="preserve">. For example, ESIM type of device would fit in that category. </w:t>
      </w:r>
    </w:p>
    <w:p w14:paraId="48B74D3A" w14:textId="3A83AA15" w:rsidR="00B03EF0" w:rsidRPr="00125611" w:rsidRDefault="00E14A51" w:rsidP="00125611">
      <w:pPr>
        <w:pStyle w:val="ListParagraph"/>
        <w:numPr>
          <w:ilvl w:val="0"/>
          <w:numId w:val="27"/>
        </w:numPr>
        <w:ind w:firstLineChars="0"/>
        <w:rPr>
          <w:lang w:val="sv-SE"/>
        </w:rPr>
      </w:pPr>
      <w:r>
        <w:rPr>
          <w:lang w:val="sv-SE"/>
        </w:rPr>
        <w:t>A second</w:t>
      </w:r>
      <w:r w:rsidR="00125611" w:rsidRPr="00125611">
        <w:rPr>
          <w:lang w:val="sv-SE"/>
        </w:rPr>
        <w:t xml:space="preserve"> type corresponding to device which is fixed</w:t>
      </w:r>
      <w:r w:rsidR="00995097">
        <w:rPr>
          <w:lang w:val="sv-SE"/>
        </w:rPr>
        <w:t xml:space="preserve">. </w:t>
      </w:r>
    </w:p>
    <w:p w14:paraId="6433E4BD" w14:textId="457DF217" w:rsidR="00B6597F" w:rsidRDefault="00C8498F" w:rsidP="0057308E">
      <w:pPr>
        <w:rPr>
          <w:lang w:val="sv-SE"/>
        </w:rPr>
      </w:pPr>
      <w:r>
        <w:rPr>
          <w:lang w:val="sv-SE"/>
        </w:rPr>
        <w:t xml:space="preserve">Such diferentiation would help </w:t>
      </w:r>
      <w:r w:rsidR="00137015">
        <w:rPr>
          <w:lang w:val="sv-SE"/>
        </w:rPr>
        <w:t xml:space="preserve">specifying all relevant requirements and </w:t>
      </w:r>
      <w:r w:rsidR="00512A84">
        <w:rPr>
          <w:lang w:val="sv-SE"/>
        </w:rPr>
        <w:t xml:space="preserve">easily </w:t>
      </w:r>
      <w:r w:rsidR="00137015">
        <w:rPr>
          <w:lang w:val="sv-SE"/>
        </w:rPr>
        <w:t>identif</w:t>
      </w:r>
      <w:r w:rsidR="006F2F86">
        <w:rPr>
          <w:lang w:val="sv-SE"/>
        </w:rPr>
        <w:t>y</w:t>
      </w:r>
      <w:r w:rsidR="00137015">
        <w:rPr>
          <w:lang w:val="sv-SE"/>
        </w:rPr>
        <w:t xml:space="preserve"> which ones </w:t>
      </w:r>
      <w:r w:rsidR="006F56D5">
        <w:rPr>
          <w:lang w:val="sv-SE"/>
        </w:rPr>
        <w:t>are</w:t>
      </w:r>
      <w:r w:rsidR="00137015">
        <w:rPr>
          <w:lang w:val="sv-SE"/>
        </w:rPr>
        <w:t xml:space="preserve"> applicable </w:t>
      </w:r>
      <w:r w:rsidR="006F2F86">
        <w:rPr>
          <w:lang w:val="sv-SE"/>
        </w:rPr>
        <w:t>to</w:t>
      </w:r>
      <w:r w:rsidR="006B4550">
        <w:rPr>
          <w:lang w:val="sv-SE"/>
        </w:rPr>
        <w:t xml:space="preserve"> one NTN satellite UE type(s), avoiding long discussion on </w:t>
      </w:r>
      <w:r w:rsidR="008A2FF0">
        <w:rPr>
          <w:lang w:val="sv-SE"/>
        </w:rPr>
        <w:t>each requirement’s applicability.</w:t>
      </w:r>
    </w:p>
    <w:p w14:paraId="3F144B83" w14:textId="4638DBD6" w:rsidR="00C8498F" w:rsidRDefault="006F56D5" w:rsidP="0057308E">
      <w:pPr>
        <w:rPr>
          <w:lang w:val="sv-SE"/>
        </w:rPr>
      </w:pPr>
      <w:r>
        <w:rPr>
          <w:lang w:val="sv-SE"/>
        </w:rPr>
        <w:t>And w</w:t>
      </w:r>
      <w:r w:rsidR="008A2FF0">
        <w:rPr>
          <w:lang w:val="sv-SE"/>
        </w:rPr>
        <w:t xml:space="preserve">hen all requirements </w:t>
      </w:r>
      <w:r w:rsidR="00512A84">
        <w:rPr>
          <w:lang w:val="sv-SE"/>
        </w:rPr>
        <w:t xml:space="preserve">will be specified, RAN4 </w:t>
      </w:r>
      <w:r>
        <w:rPr>
          <w:lang w:val="sv-SE"/>
        </w:rPr>
        <w:t>c</w:t>
      </w:r>
      <w:r w:rsidR="00512A84">
        <w:rPr>
          <w:lang w:val="sv-SE"/>
        </w:rPr>
        <w:t xml:space="preserve">ould then reconsider </w:t>
      </w:r>
      <w:r>
        <w:rPr>
          <w:lang w:val="sv-SE"/>
        </w:rPr>
        <w:t xml:space="preserve">if such NTN UE type differentiation is relevant or not. This is the same approach that was taken for SAN operating for FR1, </w:t>
      </w:r>
      <w:r w:rsidR="009D67D1">
        <w:rPr>
          <w:lang w:val="sv-SE"/>
        </w:rPr>
        <w:t xml:space="preserve">where RAN4 initially considered 3 classes of SAN, GEO, LEO600 and LEO1200 but finally merged LEO600 and LEO1200 classes because both have </w:t>
      </w:r>
      <w:r w:rsidR="009C6DC8">
        <w:rPr>
          <w:lang w:val="sv-SE"/>
        </w:rPr>
        <w:t xml:space="preserve">similar requirements. </w:t>
      </w:r>
    </w:p>
    <w:p w14:paraId="41AD4649" w14:textId="5A1045E3" w:rsidR="00C8498F" w:rsidRPr="008351FA" w:rsidRDefault="009C6DC8" w:rsidP="0057308E">
      <w:pPr>
        <w:rPr>
          <w:b/>
          <w:bCs/>
          <w:lang w:val="sv-SE"/>
        </w:rPr>
      </w:pPr>
      <w:r w:rsidRPr="008351FA">
        <w:rPr>
          <w:b/>
          <w:bCs/>
          <w:lang w:val="sv-SE"/>
        </w:rPr>
        <w:t>Proposal</w:t>
      </w:r>
      <w:r w:rsidR="004E6463">
        <w:rPr>
          <w:b/>
          <w:bCs/>
          <w:lang w:val="sv-SE"/>
        </w:rPr>
        <w:t>1</w:t>
      </w:r>
      <w:r w:rsidRPr="008351FA">
        <w:rPr>
          <w:b/>
          <w:bCs/>
          <w:lang w:val="sv-SE"/>
        </w:rPr>
        <w:t>: As starting point, RAN4 sh</w:t>
      </w:r>
      <w:r w:rsidR="00A222E7" w:rsidRPr="008351FA">
        <w:rPr>
          <w:b/>
          <w:bCs/>
          <w:lang w:val="sv-SE"/>
        </w:rPr>
        <w:t>all</w:t>
      </w:r>
      <w:r w:rsidRPr="008351FA">
        <w:rPr>
          <w:b/>
          <w:bCs/>
          <w:lang w:val="sv-SE"/>
        </w:rPr>
        <w:t xml:space="preserve"> consider 2 types of NTN satellite UE above 10 GHz</w:t>
      </w:r>
      <w:r w:rsidR="00A222E7" w:rsidRPr="008351FA">
        <w:rPr>
          <w:b/>
          <w:bCs/>
          <w:lang w:val="sv-SE"/>
        </w:rPr>
        <w:t>:</w:t>
      </w:r>
      <w:r w:rsidR="005C5424" w:rsidRPr="008351FA">
        <w:rPr>
          <w:b/>
          <w:bCs/>
          <w:lang w:val="sv-SE"/>
        </w:rPr>
        <w:t xml:space="preserve"> one type for </w:t>
      </w:r>
      <w:r w:rsidR="0034162D">
        <w:rPr>
          <w:b/>
          <w:bCs/>
          <w:lang w:val="sv-SE"/>
        </w:rPr>
        <w:t xml:space="preserve">NTN </w:t>
      </w:r>
      <w:r w:rsidR="005C5424" w:rsidRPr="008351FA">
        <w:rPr>
          <w:b/>
          <w:bCs/>
          <w:lang w:val="sv-SE"/>
        </w:rPr>
        <w:t xml:space="preserve">mobile device and another type for </w:t>
      </w:r>
      <w:r w:rsidR="0034162D">
        <w:rPr>
          <w:b/>
          <w:bCs/>
          <w:lang w:val="sv-SE"/>
        </w:rPr>
        <w:t xml:space="preserve">NTN </w:t>
      </w:r>
      <w:r w:rsidR="005C5424" w:rsidRPr="008351FA">
        <w:rPr>
          <w:b/>
          <w:bCs/>
          <w:lang w:val="sv-SE"/>
        </w:rPr>
        <w:t xml:space="preserve">fixed </w:t>
      </w:r>
      <w:r w:rsidR="00A51DBD" w:rsidRPr="008351FA">
        <w:rPr>
          <w:b/>
          <w:bCs/>
          <w:lang w:val="sv-SE"/>
        </w:rPr>
        <w:t>device</w:t>
      </w:r>
      <w:r w:rsidR="001C1C0A" w:rsidRPr="008351FA">
        <w:rPr>
          <w:b/>
          <w:bCs/>
          <w:lang w:val="sv-SE"/>
        </w:rPr>
        <w:t xml:space="preserve">. </w:t>
      </w:r>
      <w:r w:rsidR="008351FA" w:rsidRPr="008351FA">
        <w:rPr>
          <w:b/>
          <w:bCs/>
          <w:lang w:val="sv-SE"/>
        </w:rPr>
        <w:t>And w</w:t>
      </w:r>
      <w:r w:rsidR="001C1C0A" w:rsidRPr="008351FA">
        <w:rPr>
          <w:b/>
          <w:bCs/>
          <w:lang w:val="sv-SE"/>
        </w:rPr>
        <w:t xml:space="preserve">hen </w:t>
      </w:r>
      <w:r w:rsidR="008351FA" w:rsidRPr="008351FA">
        <w:rPr>
          <w:b/>
          <w:bCs/>
          <w:lang w:val="sv-SE"/>
        </w:rPr>
        <w:t xml:space="preserve">all </w:t>
      </w:r>
      <w:r w:rsidR="001C1C0A" w:rsidRPr="008351FA">
        <w:rPr>
          <w:b/>
          <w:bCs/>
          <w:lang w:val="sv-SE"/>
        </w:rPr>
        <w:t xml:space="preserve">requirements will be specified, RAN4 should </w:t>
      </w:r>
      <w:r w:rsidR="008351FA" w:rsidRPr="008351FA">
        <w:rPr>
          <w:b/>
          <w:bCs/>
          <w:lang w:val="sv-SE"/>
        </w:rPr>
        <w:t>reconsider this differentiation and check if it’s still relevant.</w:t>
      </w:r>
    </w:p>
    <w:p w14:paraId="28C8BF5C" w14:textId="56E99201" w:rsidR="009C6DC8" w:rsidRDefault="002D1065" w:rsidP="0057308E">
      <w:pPr>
        <w:rPr>
          <w:lang w:val="sv-SE"/>
        </w:rPr>
      </w:pPr>
      <w:r>
        <w:rPr>
          <w:lang w:val="sv-SE"/>
        </w:rPr>
        <w:t>Note that, t</w:t>
      </w:r>
      <w:r w:rsidR="008351FA">
        <w:rPr>
          <w:lang w:val="sv-SE"/>
        </w:rPr>
        <w:t xml:space="preserve">o avoid any </w:t>
      </w:r>
      <w:r w:rsidR="00CB367B">
        <w:rPr>
          <w:lang w:val="sv-SE"/>
        </w:rPr>
        <w:t xml:space="preserve">controversial discussion, we haven’t given any name </w:t>
      </w:r>
      <w:r>
        <w:rPr>
          <w:lang w:val="sv-SE"/>
        </w:rPr>
        <w:t>to the proposed types of NTN satellite UE and welcome any proposal.</w:t>
      </w:r>
    </w:p>
    <w:p w14:paraId="7A83F15E" w14:textId="77777777" w:rsidR="008351FA" w:rsidRPr="0057308E" w:rsidRDefault="008351FA" w:rsidP="0057308E">
      <w:pPr>
        <w:rPr>
          <w:lang w:val="sv-SE"/>
        </w:rPr>
      </w:pPr>
    </w:p>
    <w:p w14:paraId="4AA4F405" w14:textId="420B93A5" w:rsidR="00BB722E" w:rsidRDefault="00AA104E" w:rsidP="00AA104E">
      <w:pPr>
        <w:pStyle w:val="Heading2"/>
      </w:pPr>
      <w:r>
        <w:t>UE requirements</w:t>
      </w:r>
    </w:p>
    <w:p w14:paraId="0673BC5B" w14:textId="526ACFB7" w:rsidR="00816E82" w:rsidRDefault="00816E82" w:rsidP="00816E82">
      <w:pPr>
        <w:rPr>
          <w:lang w:val="sv-SE"/>
        </w:rPr>
      </w:pPr>
      <w:r>
        <w:rPr>
          <w:lang w:val="sv-SE"/>
        </w:rPr>
        <w:t>With NTN UEs operating over 10 GHz, based on the existing regulations</w:t>
      </w:r>
      <w:r w:rsidR="00737146">
        <w:rPr>
          <w:lang w:val="sv-SE"/>
        </w:rPr>
        <w:t xml:space="preserve"> (XX)</w:t>
      </w:r>
      <w:r>
        <w:rPr>
          <w:lang w:val="sv-SE"/>
        </w:rPr>
        <w:t xml:space="preserve">, new type of requirements would need to be considered by RAN4. </w:t>
      </w:r>
    </w:p>
    <w:p w14:paraId="609559A7" w14:textId="0BA9C93E" w:rsidR="00673DA5" w:rsidRDefault="00816E82" w:rsidP="00816E82">
      <w:pPr>
        <w:pStyle w:val="Heading3"/>
      </w:pPr>
      <w:r>
        <w:t>Antenna pointing stability and accuracy</w:t>
      </w:r>
    </w:p>
    <w:p w14:paraId="727994B0" w14:textId="1E3D25A1" w:rsidR="00536316" w:rsidRDefault="004B27C9" w:rsidP="004B27C9">
      <w:r>
        <w:t xml:space="preserve">The accuracy of a VSAT antenna’s pointing over a long period </w:t>
      </w:r>
      <w:r w:rsidR="00536316">
        <w:t xml:space="preserve">could deteriorate over time. </w:t>
      </w:r>
      <w:r w:rsidR="00345F9B">
        <w:t xml:space="preserve">Depending on the antenna support installation, an antenna perfectly pointing </w:t>
      </w:r>
      <w:r w:rsidR="0072124D">
        <w:t xml:space="preserve">to a satellite when installed might drift off the satellite </w:t>
      </w:r>
      <w:r w:rsidR="00E1703A">
        <w:t xml:space="preserve">over time. </w:t>
      </w:r>
      <w:r w:rsidR="006716EE">
        <w:t>The VSAT will continue to operate even when mis</w:t>
      </w:r>
      <w:r w:rsidR="00172290">
        <w:t xml:space="preserve"> </w:t>
      </w:r>
      <w:r w:rsidR="006716EE">
        <w:t>point</w:t>
      </w:r>
      <w:r w:rsidR="00525341">
        <w:t>ing the satellite</w:t>
      </w:r>
      <w:r w:rsidR="006716EE">
        <w:t xml:space="preserve">. </w:t>
      </w:r>
    </w:p>
    <w:p w14:paraId="5A4352E8" w14:textId="58A1A410" w:rsidR="00E1703A" w:rsidRDefault="00F877BC" w:rsidP="004B27C9">
      <w:r>
        <w:t xml:space="preserve">Nevertheless, to guarantee </w:t>
      </w:r>
      <w:r w:rsidR="003A3C87">
        <w:t>minimum performanc</w:t>
      </w:r>
      <w:r w:rsidR="00A02C9C">
        <w:t xml:space="preserve">e, </w:t>
      </w:r>
      <w:r w:rsidR="006D0B2B">
        <w:t xml:space="preserve">antenna pointing stability and accuracy requirements have been specified in </w:t>
      </w:r>
      <w:r w:rsidR="00304B85">
        <w:t xml:space="preserve">ETSI Harmonized Standards for VSAT (e.g. EN 301 428). RAN4 should consider introducing such requirements as well. </w:t>
      </w:r>
    </w:p>
    <w:p w14:paraId="4B73F52F" w14:textId="3CA1725B" w:rsidR="00282CD2" w:rsidRPr="002B56A0" w:rsidRDefault="00282CD2" w:rsidP="00282CD2">
      <w:pPr>
        <w:rPr>
          <w:b/>
          <w:bCs/>
        </w:rPr>
      </w:pPr>
      <w:r w:rsidRPr="002B56A0">
        <w:rPr>
          <w:b/>
          <w:bCs/>
        </w:rPr>
        <w:t>Proposal</w:t>
      </w:r>
      <w:r w:rsidR="009161F7">
        <w:rPr>
          <w:b/>
          <w:bCs/>
        </w:rPr>
        <w:t>2</w:t>
      </w:r>
      <w:r w:rsidRPr="002B56A0">
        <w:rPr>
          <w:b/>
          <w:bCs/>
        </w:rPr>
        <w:t xml:space="preserve">: RAN4 </w:t>
      </w:r>
      <w:r w:rsidR="009D20B6">
        <w:rPr>
          <w:b/>
          <w:bCs/>
        </w:rPr>
        <w:t>sh</w:t>
      </w:r>
      <w:r w:rsidR="00DB0E03">
        <w:rPr>
          <w:b/>
          <w:bCs/>
        </w:rPr>
        <w:t>ould</w:t>
      </w:r>
      <w:r w:rsidR="009D20B6">
        <w:rPr>
          <w:b/>
          <w:bCs/>
        </w:rPr>
        <w:t xml:space="preserve"> </w:t>
      </w:r>
      <w:r w:rsidR="00DB0E03">
        <w:rPr>
          <w:b/>
          <w:bCs/>
        </w:rPr>
        <w:t>specify</w:t>
      </w:r>
      <w:r w:rsidRPr="002B56A0">
        <w:rPr>
          <w:b/>
          <w:bCs/>
        </w:rPr>
        <w:t xml:space="preserve"> antenna pointing stability and accuracy requirement</w:t>
      </w:r>
      <w:r w:rsidR="00B91A3D" w:rsidRPr="002B56A0">
        <w:rPr>
          <w:b/>
          <w:bCs/>
        </w:rPr>
        <w:t>s</w:t>
      </w:r>
      <w:r w:rsidRPr="002B56A0">
        <w:rPr>
          <w:b/>
          <w:bCs/>
        </w:rPr>
        <w:t xml:space="preserve"> for </w:t>
      </w:r>
      <w:r w:rsidR="00A01A70">
        <w:rPr>
          <w:b/>
          <w:bCs/>
        </w:rPr>
        <w:t xml:space="preserve">fixed </w:t>
      </w:r>
      <w:r w:rsidR="00737146">
        <w:rPr>
          <w:b/>
          <w:bCs/>
        </w:rPr>
        <w:t xml:space="preserve">type of </w:t>
      </w:r>
      <w:r w:rsidR="00A01A70">
        <w:rPr>
          <w:b/>
          <w:bCs/>
        </w:rPr>
        <w:t xml:space="preserve">NTN </w:t>
      </w:r>
      <w:r w:rsidR="00737146">
        <w:rPr>
          <w:b/>
          <w:bCs/>
        </w:rPr>
        <w:t>satellite UE</w:t>
      </w:r>
      <w:r w:rsidRPr="002B56A0">
        <w:rPr>
          <w:b/>
          <w:bCs/>
        </w:rPr>
        <w:t xml:space="preserve">. </w:t>
      </w:r>
    </w:p>
    <w:p w14:paraId="235B1B1C" w14:textId="76B16721" w:rsidR="006E6242" w:rsidRDefault="00D41F4C" w:rsidP="00BA5A56">
      <w:r>
        <w:t xml:space="preserve">ESIM devices may </w:t>
      </w:r>
      <w:r w:rsidR="00B3750C">
        <w:t>use</w:t>
      </w:r>
      <w:r>
        <w:t xml:space="preserve"> antenna sizes and subsystems </w:t>
      </w:r>
      <w:r w:rsidR="00C52BA1">
        <w:t>like</w:t>
      </w:r>
      <w:r>
        <w:t xml:space="preserve"> VSATs</w:t>
      </w:r>
      <w:r w:rsidR="00262F62">
        <w:t xml:space="preserve">. </w:t>
      </w:r>
      <w:r w:rsidR="00BA5A56">
        <w:t xml:space="preserve">Unlike fixed VSATs which continue to transmit regardless of pointing error, </w:t>
      </w:r>
      <w:r w:rsidR="00203E62">
        <w:t xml:space="preserve">ESIM devices are mandated to </w:t>
      </w:r>
      <w:r w:rsidR="00D86A68">
        <w:t xml:space="preserve">support a tracking system to maintain accurate pointing to the target satellite </w:t>
      </w:r>
      <w:r w:rsidR="005B062F">
        <w:t xml:space="preserve">at all times. </w:t>
      </w:r>
      <w:r w:rsidR="00262F62">
        <w:t>ESIMs</w:t>
      </w:r>
      <w:r w:rsidR="00BC2EB8">
        <w:t xml:space="preserve"> employ sta</w:t>
      </w:r>
      <w:r w:rsidR="00677044">
        <w:t xml:space="preserve">bilizing techniques in their antenna pointing subsystem which operates continuously to keep the antenna correctly pointed at the desired satellite. </w:t>
      </w:r>
      <w:r w:rsidR="00DA7787">
        <w:t>To support antenna stability and pointing accuracy, ESIMs typically have built-in GPS receivers, along with software to calculate initial antenna pointing angles for acquiring the desired satellite.</w:t>
      </w:r>
    </w:p>
    <w:p w14:paraId="384C96CF" w14:textId="5145BCD9" w:rsidR="00203E62" w:rsidRDefault="001D417E" w:rsidP="00BA5A56">
      <w:r>
        <w:lastRenderedPageBreak/>
        <w:t xml:space="preserve">Such requirements have been introduced in ETSI Harmonized Standard EN 303 978 v1.1.2 and should also be specified in RAN4 </w:t>
      </w:r>
      <w:r w:rsidR="004B27C9">
        <w:t xml:space="preserve">NTN UE </w:t>
      </w:r>
      <w:r>
        <w:t xml:space="preserve">specifications. </w:t>
      </w:r>
    </w:p>
    <w:p w14:paraId="7BAD88CD" w14:textId="2E85E7D9" w:rsidR="00213087" w:rsidRPr="002B56A0" w:rsidRDefault="00213087" w:rsidP="00BA5A56">
      <w:pPr>
        <w:rPr>
          <w:b/>
          <w:bCs/>
        </w:rPr>
      </w:pPr>
      <w:r w:rsidRPr="002B56A0">
        <w:rPr>
          <w:b/>
          <w:bCs/>
        </w:rPr>
        <w:t>Proposal</w:t>
      </w:r>
      <w:r w:rsidR="009161F7">
        <w:rPr>
          <w:b/>
          <w:bCs/>
        </w:rPr>
        <w:t>3</w:t>
      </w:r>
      <w:r w:rsidRPr="002B56A0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Pr="002B56A0">
        <w:rPr>
          <w:b/>
          <w:bCs/>
        </w:rPr>
        <w:t xml:space="preserve"> </w:t>
      </w:r>
      <w:r w:rsidR="000B683B" w:rsidRPr="002B56A0">
        <w:rPr>
          <w:b/>
          <w:bCs/>
        </w:rPr>
        <w:t>antenna pointing accuracy requirement</w:t>
      </w:r>
      <w:r w:rsidR="00282CD2" w:rsidRPr="002B56A0">
        <w:rPr>
          <w:b/>
          <w:bCs/>
        </w:rPr>
        <w:t xml:space="preserve"> for </w:t>
      </w:r>
      <w:r w:rsidR="00E13DCA">
        <w:rPr>
          <w:b/>
          <w:bCs/>
        </w:rPr>
        <w:t xml:space="preserve">mobile </w:t>
      </w:r>
      <w:r w:rsidR="00BE0FC7">
        <w:rPr>
          <w:b/>
          <w:bCs/>
        </w:rPr>
        <w:t>type of NTN satellite UE</w:t>
      </w:r>
      <w:r w:rsidR="004E5D3F">
        <w:rPr>
          <w:b/>
          <w:bCs/>
        </w:rPr>
        <w:t xml:space="preserve"> (ESIM)</w:t>
      </w:r>
      <w:r w:rsidR="000B683B" w:rsidRPr="002B56A0">
        <w:rPr>
          <w:b/>
          <w:bCs/>
        </w:rPr>
        <w:t xml:space="preserve">. </w:t>
      </w:r>
    </w:p>
    <w:p w14:paraId="0D36AEE7" w14:textId="05E0909D" w:rsidR="00BA5A56" w:rsidRDefault="00BA5A56" w:rsidP="00BB722E">
      <w:pPr>
        <w:rPr>
          <w:lang w:val="sv-SE"/>
        </w:rPr>
      </w:pPr>
    </w:p>
    <w:p w14:paraId="13188F76" w14:textId="12F1BA92" w:rsidR="00BA5A56" w:rsidRDefault="007660A7" w:rsidP="002B56A0">
      <w:pPr>
        <w:pStyle w:val="Heading3"/>
      </w:pPr>
      <w:r>
        <w:t xml:space="preserve">Off-axis </w:t>
      </w:r>
      <w:r w:rsidR="004D23AC">
        <w:t>and O</w:t>
      </w:r>
      <w:r w:rsidR="00CF3125">
        <w:t>n</w:t>
      </w:r>
      <w:r w:rsidR="004D23AC">
        <w:t xml:space="preserve">-axis </w:t>
      </w:r>
      <w:r w:rsidR="00EC5D29">
        <w:t>requirements</w:t>
      </w:r>
    </w:p>
    <w:p w14:paraId="26516D6D" w14:textId="7D963EB7" w:rsidR="00444884" w:rsidRDefault="00444884" w:rsidP="00BB722E">
      <w:r w:rsidRPr="00DC002F">
        <w:t xml:space="preserve">To control </w:t>
      </w:r>
      <w:r w:rsidR="008F6873" w:rsidRPr="00DC002F">
        <w:t>interference outside the main beam</w:t>
      </w:r>
      <w:r w:rsidR="00580E8C">
        <w:t xml:space="preserve"> and minimize the </w:t>
      </w:r>
      <w:r w:rsidR="001732F8">
        <w:t xml:space="preserve">potential coexistence issue with other satellite and/or services, </w:t>
      </w:r>
      <w:r w:rsidR="00E82B31" w:rsidRPr="00DC002F">
        <w:t xml:space="preserve">regulators have specified </w:t>
      </w:r>
      <w:r w:rsidR="00B4418F" w:rsidRPr="00DC002F">
        <w:t xml:space="preserve">off-axis EIRP requirements. Those requirements </w:t>
      </w:r>
      <w:r w:rsidR="00A22720" w:rsidRPr="00DC002F">
        <w:t xml:space="preserve">specify the maximum </w:t>
      </w:r>
      <w:r w:rsidR="007A5ED6">
        <w:t xml:space="preserve">emissions </w:t>
      </w:r>
      <w:r w:rsidR="00A22720" w:rsidRPr="00DC002F">
        <w:t>limits</w:t>
      </w:r>
      <w:r w:rsidR="007A5ED6">
        <w:t xml:space="preserve"> of an earth station (or a SAN) </w:t>
      </w:r>
      <w:r w:rsidR="00BA473E">
        <w:t>o</w:t>
      </w:r>
      <w:r w:rsidR="0000546E">
        <w:t>ff</w:t>
      </w:r>
      <w:r w:rsidR="00BA473E">
        <w:t xml:space="preserve"> its main lobe </w:t>
      </w:r>
      <w:r w:rsidR="0000546E">
        <w:t>axis</w:t>
      </w:r>
      <w:r w:rsidR="00EC7E71">
        <w:t xml:space="preserve">, </w:t>
      </w:r>
      <w:r w:rsidR="00580E8C">
        <w:t>d</w:t>
      </w:r>
      <w:r w:rsidR="0000546E">
        <w:t xml:space="preserve">epending on the </w:t>
      </w:r>
      <w:r w:rsidR="0043529F">
        <w:t>NTN device</w:t>
      </w:r>
      <w:r w:rsidR="00DC002F" w:rsidRPr="00DC002F">
        <w:t xml:space="preserve"> </w:t>
      </w:r>
      <w:r w:rsidR="0043529F">
        <w:t>type</w:t>
      </w:r>
      <w:r w:rsidR="00B370C2">
        <w:t xml:space="preserve"> (VSAT, ESIM,</w:t>
      </w:r>
      <w:r w:rsidR="00A84A35">
        <w:t xml:space="preserve"> ESIM-M, ESIM-A)</w:t>
      </w:r>
      <w:r w:rsidR="00B370C2">
        <w:t xml:space="preserve"> </w:t>
      </w:r>
      <w:r w:rsidR="00580E8C">
        <w:t>.</w:t>
      </w:r>
      <w:r w:rsidR="0043529F">
        <w:t xml:space="preserve"> </w:t>
      </w:r>
      <w:r w:rsidR="00EC7E71">
        <w:t>RAN4 would have to introduce such requirements as well.</w:t>
      </w:r>
    </w:p>
    <w:p w14:paraId="02F04418" w14:textId="26E91134" w:rsidR="00EC7E71" w:rsidRPr="003158BB" w:rsidRDefault="00EC7E71" w:rsidP="00BB722E">
      <w:pPr>
        <w:rPr>
          <w:b/>
          <w:bCs/>
        </w:rPr>
      </w:pPr>
      <w:r w:rsidRPr="003158BB">
        <w:rPr>
          <w:b/>
          <w:bCs/>
        </w:rPr>
        <w:t>Proposal</w:t>
      </w:r>
      <w:r w:rsidR="009161F7">
        <w:rPr>
          <w:b/>
          <w:bCs/>
        </w:rPr>
        <w:t>4</w:t>
      </w:r>
      <w:r w:rsidRPr="003158BB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Pr="003158BB">
        <w:rPr>
          <w:b/>
          <w:bCs/>
        </w:rPr>
        <w:t xml:space="preserve"> </w:t>
      </w:r>
      <w:r w:rsidR="009B40ED" w:rsidRPr="003158BB">
        <w:rPr>
          <w:b/>
          <w:bCs/>
        </w:rPr>
        <w:t xml:space="preserve">on-axis and </w:t>
      </w:r>
      <w:r w:rsidRPr="003158BB">
        <w:rPr>
          <w:b/>
          <w:bCs/>
        </w:rPr>
        <w:t xml:space="preserve">off-axis EIRP requirements </w:t>
      </w:r>
      <w:r w:rsidR="009B40ED" w:rsidRPr="003158BB">
        <w:rPr>
          <w:b/>
          <w:bCs/>
        </w:rPr>
        <w:t xml:space="preserve">based on Regulations. </w:t>
      </w:r>
    </w:p>
    <w:p w14:paraId="2EE6DD63" w14:textId="710447EE" w:rsidR="00BF5B06" w:rsidRDefault="00AA14DF" w:rsidP="00BB722E">
      <w:pPr>
        <w:rPr>
          <w:lang w:val="sv-SE"/>
        </w:rPr>
      </w:pPr>
      <w:r>
        <w:rPr>
          <w:lang w:val="sv-SE"/>
        </w:rPr>
        <w:t xml:space="preserve">Similarly, to limit the level of interference to </w:t>
      </w:r>
      <w:r w:rsidR="00CD62FB">
        <w:rPr>
          <w:lang w:val="sv-SE"/>
        </w:rPr>
        <w:t xml:space="preserve">satellite </w:t>
      </w:r>
      <w:r w:rsidR="00673179">
        <w:rPr>
          <w:lang w:val="sv-SE"/>
        </w:rPr>
        <w:t>and</w:t>
      </w:r>
      <w:r w:rsidR="00CD62FB">
        <w:rPr>
          <w:lang w:val="sv-SE"/>
        </w:rPr>
        <w:t xml:space="preserve"> terrestrial services, RAN4 should introduce off-axis and on-axis </w:t>
      </w:r>
      <w:r w:rsidR="00AE474F">
        <w:rPr>
          <w:lang w:val="sv-SE"/>
        </w:rPr>
        <w:t>spurious requirements.</w:t>
      </w:r>
    </w:p>
    <w:p w14:paraId="337DE8EB" w14:textId="5645B28F" w:rsidR="00AE474F" w:rsidRPr="003158BB" w:rsidRDefault="00AE474F" w:rsidP="00AE474F">
      <w:pPr>
        <w:rPr>
          <w:b/>
          <w:bCs/>
        </w:rPr>
      </w:pPr>
      <w:r w:rsidRPr="003158BB">
        <w:rPr>
          <w:b/>
          <w:bCs/>
        </w:rPr>
        <w:t>Proposal</w:t>
      </w:r>
      <w:r w:rsidR="009161F7">
        <w:rPr>
          <w:b/>
          <w:bCs/>
        </w:rPr>
        <w:t>5</w:t>
      </w:r>
      <w:r w:rsidRPr="003158BB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</w:p>
    <w:p w14:paraId="66FAB07E" w14:textId="3A51CA2F" w:rsidR="005375C1" w:rsidRDefault="005375C1" w:rsidP="00BB722E">
      <w:pPr>
        <w:rPr>
          <w:lang w:val="sv-SE"/>
        </w:rPr>
      </w:pPr>
    </w:p>
    <w:p w14:paraId="0317E321" w14:textId="51361676" w:rsidR="005844D5" w:rsidRDefault="006D036B" w:rsidP="00986143">
      <w:pPr>
        <w:pStyle w:val="Heading3"/>
      </w:pPr>
      <w:r>
        <w:t>Power Flux density</w:t>
      </w:r>
    </w:p>
    <w:p w14:paraId="1CF99E90" w14:textId="06AF5818" w:rsidR="006D5CC1" w:rsidRDefault="006D5CC1" w:rsidP="006D036B">
      <w:pPr>
        <w:rPr>
          <w:lang w:val="sv-SE"/>
        </w:rPr>
      </w:pPr>
      <w:r>
        <w:rPr>
          <w:lang w:val="sv-SE"/>
        </w:rPr>
        <w:t>For ESIM-A and ESIM</w:t>
      </w:r>
      <w:r w:rsidR="00943170">
        <w:rPr>
          <w:lang w:val="sv-SE"/>
        </w:rPr>
        <w:t xml:space="preserve">-M, ITU and CEPT specified </w:t>
      </w:r>
      <w:r w:rsidR="000C0DA7">
        <w:rPr>
          <w:lang w:val="sv-SE"/>
        </w:rPr>
        <w:t xml:space="preserve">power flux density limits </w:t>
      </w:r>
      <w:r w:rsidR="00AA7F92">
        <w:rPr>
          <w:lang w:val="sv-SE"/>
        </w:rPr>
        <w:t>to protect terrestrial systems deployed in the same band.</w:t>
      </w:r>
      <w:r w:rsidR="00604B1A">
        <w:rPr>
          <w:lang w:val="sv-SE"/>
        </w:rPr>
        <w:t xml:space="preserve"> RAN4 would have to consider those requirements as well.</w:t>
      </w:r>
    </w:p>
    <w:p w14:paraId="38AF4F88" w14:textId="4346234D" w:rsidR="00604B1A" w:rsidRPr="003158BB" w:rsidRDefault="00604B1A" w:rsidP="00604B1A">
      <w:pPr>
        <w:rPr>
          <w:b/>
          <w:bCs/>
        </w:rPr>
      </w:pPr>
      <w:r w:rsidRPr="003158BB">
        <w:rPr>
          <w:b/>
          <w:bCs/>
        </w:rPr>
        <w:t>Proposal</w:t>
      </w:r>
      <w:r w:rsidR="009161F7">
        <w:rPr>
          <w:b/>
          <w:bCs/>
        </w:rPr>
        <w:t>6</w:t>
      </w:r>
      <w:r w:rsidRPr="003158BB">
        <w:rPr>
          <w:b/>
          <w:bCs/>
        </w:rPr>
        <w:t xml:space="preserve">: RAN4 </w:t>
      </w:r>
      <w:r w:rsidR="00DB0E03">
        <w:rPr>
          <w:b/>
          <w:bCs/>
        </w:rPr>
        <w:t>should specify</w:t>
      </w:r>
      <w:r w:rsidR="00B21BEC">
        <w:rPr>
          <w:b/>
          <w:bCs/>
        </w:rPr>
        <w:t xml:space="preserve"> </w:t>
      </w:r>
      <w:r w:rsidR="00484CAA">
        <w:rPr>
          <w:b/>
          <w:bCs/>
        </w:rPr>
        <w:t>power flux density</w:t>
      </w:r>
      <w:r w:rsidRPr="003158BB">
        <w:rPr>
          <w:b/>
          <w:bCs/>
        </w:rPr>
        <w:t xml:space="preserve"> requirements </w:t>
      </w:r>
      <w:r w:rsidR="00484CAA">
        <w:rPr>
          <w:b/>
          <w:bCs/>
        </w:rPr>
        <w:t xml:space="preserve">for </w:t>
      </w:r>
      <w:r w:rsidR="00BE0FC7">
        <w:rPr>
          <w:b/>
          <w:bCs/>
        </w:rPr>
        <w:t xml:space="preserve">mobile type of NTN satellite UE </w:t>
      </w:r>
      <w:r w:rsidR="00871C34">
        <w:rPr>
          <w:b/>
          <w:bCs/>
        </w:rPr>
        <w:t xml:space="preserve">, and more specifically for </w:t>
      </w:r>
      <w:r w:rsidR="00484CAA">
        <w:rPr>
          <w:b/>
          <w:bCs/>
        </w:rPr>
        <w:t xml:space="preserve">ESIM-A and ESIM-M </w:t>
      </w:r>
      <w:r w:rsidRPr="003158BB">
        <w:rPr>
          <w:b/>
          <w:bCs/>
        </w:rPr>
        <w:t xml:space="preserve">based on Regulations. </w:t>
      </w:r>
    </w:p>
    <w:p w14:paraId="7BA5F7C9" w14:textId="77777777" w:rsidR="006D036B" w:rsidRPr="006D036B" w:rsidRDefault="006D036B" w:rsidP="006D036B">
      <w:pPr>
        <w:rPr>
          <w:lang w:val="sv-SE"/>
        </w:rPr>
      </w:pPr>
    </w:p>
    <w:p w14:paraId="6EC642F1" w14:textId="71E541BD" w:rsidR="005375C1" w:rsidRDefault="00B4223C" w:rsidP="00986143">
      <w:pPr>
        <w:pStyle w:val="Heading3"/>
      </w:pPr>
      <w:r>
        <w:t xml:space="preserve">Additional </w:t>
      </w:r>
      <w:r w:rsidR="00504E28">
        <w:t>features</w:t>
      </w:r>
    </w:p>
    <w:p w14:paraId="21BF053E" w14:textId="33B4C9CC" w:rsidR="00504E28" w:rsidRDefault="00504E28" w:rsidP="00BB722E">
      <w:pPr>
        <w:rPr>
          <w:lang w:val="sv-SE"/>
        </w:rPr>
      </w:pPr>
      <w:r>
        <w:rPr>
          <w:lang w:val="sv-SE"/>
        </w:rPr>
        <w:t xml:space="preserve">According to FCC and CEPT regulations, </w:t>
      </w:r>
      <w:r w:rsidR="00797831">
        <w:rPr>
          <w:lang w:val="sv-SE"/>
        </w:rPr>
        <w:t xml:space="preserve">additional features </w:t>
      </w:r>
      <w:r w:rsidR="009206F3">
        <w:rPr>
          <w:lang w:val="sv-SE"/>
        </w:rPr>
        <w:t>have been mandated for ESIMs:</w:t>
      </w:r>
    </w:p>
    <w:p w14:paraId="39AE767E" w14:textId="28551562" w:rsidR="009206F3" w:rsidRDefault="009206F3" w:rsidP="009206F3">
      <w:pPr>
        <w:pStyle w:val="ListParagraph"/>
        <w:numPr>
          <w:ilvl w:val="0"/>
          <w:numId w:val="26"/>
        </w:numPr>
        <w:ind w:firstLineChars="0"/>
        <w:rPr>
          <w:lang w:val="sv-SE"/>
        </w:rPr>
      </w:pPr>
      <w:r>
        <w:rPr>
          <w:lang w:val="sv-SE"/>
        </w:rPr>
        <w:t xml:space="preserve">Self monitoring of </w:t>
      </w:r>
      <w:r w:rsidR="0016025E">
        <w:rPr>
          <w:lang w:val="sv-SE"/>
        </w:rPr>
        <w:t xml:space="preserve">the off-axis EIRP density limits with </w:t>
      </w:r>
      <w:r w:rsidR="003C0954">
        <w:rPr>
          <w:lang w:val="sv-SE"/>
        </w:rPr>
        <w:t>automatic end of transmissions</w:t>
      </w:r>
      <w:r w:rsidR="006B116C">
        <w:rPr>
          <w:lang w:val="sv-SE"/>
        </w:rPr>
        <w:t xml:space="preserve">, </w:t>
      </w:r>
      <w:r w:rsidR="003C0954">
        <w:rPr>
          <w:lang w:val="sv-SE"/>
        </w:rPr>
        <w:t xml:space="preserve"> with</w:t>
      </w:r>
      <w:r w:rsidR="009C0ED4">
        <w:rPr>
          <w:lang w:val="sv-SE"/>
        </w:rPr>
        <w:t>in</w:t>
      </w:r>
      <w:r w:rsidR="003C0954">
        <w:rPr>
          <w:lang w:val="sv-SE"/>
        </w:rPr>
        <w:t xml:space="preserve"> 100ms </w:t>
      </w:r>
      <w:r w:rsidR="00E92D52">
        <w:rPr>
          <w:lang w:val="sv-SE"/>
        </w:rPr>
        <w:t xml:space="preserve">(FCC 25.228) or 1 second (EN </w:t>
      </w:r>
      <w:r w:rsidR="001130FA">
        <w:rPr>
          <w:lang w:val="sv-SE"/>
        </w:rPr>
        <w:t xml:space="preserve">303 978) </w:t>
      </w:r>
      <w:r w:rsidR="003C0954">
        <w:rPr>
          <w:lang w:val="sv-SE"/>
        </w:rPr>
        <w:t>if the limit</w:t>
      </w:r>
      <w:r w:rsidR="00C71349">
        <w:rPr>
          <w:lang w:val="sv-SE"/>
        </w:rPr>
        <w:t>(s)</w:t>
      </w:r>
      <w:r w:rsidR="003C0954">
        <w:rPr>
          <w:lang w:val="sv-SE"/>
        </w:rPr>
        <w:t xml:space="preserve"> is</w:t>
      </w:r>
      <w:r w:rsidR="00C71349">
        <w:rPr>
          <w:lang w:val="sv-SE"/>
        </w:rPr>
        <w:t>(are)</w:t>
      </w:r>
      <w:r w:rsidR="003C0954">
        <w:rPr>
          <w:lang w:val="sv-SE"/>
        </w:rPr>
        <w:t xml:space="preserve"> exceeded.</w:t>
      </w:r>
    </w:p>
    <w:p w14:paraId="7BC2471C" w14:textId="51979429" w:rsidR="00504E28" w:rsidRDefault="008405F0" w:rsidP="0002119A">
      <w:pPr>
        <w:pStyle w:val="ListParagraph"/>
        <w:numPr>
          <w:ilvl w:val="0"/>
          <w:numId w:val="26"/>
        </w:numPr>
        <w:ind w:firstLineChars="0"/>
        <w:rPr>
          <w:lang w:val="sv-SE"/>
        </w:rPr>
      </w:pPr>
      <w:r w:rsidRPr="00782EE6">
        <w:rPr>
          <w:lang w:val="sv-SE"/>
        </w:rPr>
        <w:t>ESIM shall be monitored and controlled by a Network Control and Monitoring Center</w:t>
      </w:r>
      <w:r w:rsidR="009F5518">
        <w:rPr>
          <w:lang w:val="sv-SE"/>
        </w:rPr>
        <w:t xml:space="preserve"> (FCC</w:t>
      </w:r>
      <w:r w:rsidR="003E247D">
        <w:rPr>
          <w:lang w:val="sv-SE"/>
        </w:rPr>
        <w:t xml:space="preserve"> naming</w:t>
      </w:r>
      <w:r w:rsidR="009F5518">
        <w:rPr>
          <w:lang w:val="sv-SE"/>
        </w:rPr>
        <w:t>) or Networ</w:t>
      </w:r>
      <w:r w:rsidR="00D559AF">
        <w:rPr>
          <w:lang w:val="sv-SE"/>
        </w:rPr>
        <w:t>k Control Facility (ECC</w:t>
      </w:r>
      <w:r w:rsidR="003E247D">
        <w:rPr>
          <w:lang w:val="sv-SE"/>
        </w:rPr>
        <w:t xml:space="preserve"> naming</w:t>
      </w:r>
      <w:r w:rsidR="00D559AF">
        <w:rPr>
          <w:lang w:val="sv-SE"/>
        </w:rPr>
        <w:t>)</w:t>
      </w:r>
      <w:r w:rsidR="0002119A">
        <w:rPr>
          <w:lang w:val="sv-SE"/>
        </w:rPr>
        <w:t xml:space="preserve">. </w:t>
      </w:r>
      <w:r w:rsidR="000520DB">
        <w:rPr>
          <w:lang w:val="sv-SE"/>
        </w:rPr>
        <w:t>O</w:t>
      </w:r>
      <w:r w:rsidR="006B1794" w:rsidRPr="00782EE6">
        <w:rPr>
          <w:lang w:val="sv-SE"/>
        </w:rPr>
        <w:t xml:space="preserve">n reception of </w:t>
      </w:r>
      <w:r w:rsidR="002E2C16" w:rsidRPr="00782EE6">
        <w:rPr>
          <w:lang w:val="sv-SE"/>
        </w:rPr>
        <w:t xml:space="preserve">a ”disable transmission” command </w:t>
      </w:r>
      <w:r w:rsidR="006B1794" w:rsidRPr="00782EE6">
        <w:rPr>
          <w:lang w:val="sv-SE"/>
        </w:rPr>
        <w:t xml:space="preserve">from this NCMC, the ESIM shall stop </w:t>
      </w:r>
      <w:r w:rsidR="00782EE6" w:rsidRPr="00782EE6">
        <w:rPr>
          <w:lang w:val="sv-SE"/>
        </w:rPr>
        <w:t>any transmission within 100ms</w:t>
      </w:r>
      <w:r w:rsidR="00782EE6">
        <w:rPr>
          <w:lang w:val="sv-SE"/>
        </w:rPr>
        <w:t xml:space="preserve"> (FCC 25.228).</w:t>
      </w:r>
    </w:p>
    <w:p w14:paraId="39788C9D" w14:textId="64DF281A" w:rsidR="00B21BEC" w:rsidRPr="00B21BEC" w:rsidRDefault="00B21BEC" w:rsidP="00BB722E">
      <w:pPr>
        <w:rPr>
          <w:b/>
          <w:bCs/>
        </w:rPr>
      </w:pPr>
      <w:r w:rsidRPr="00B21BEC">
        <w:rPr>
          <w:b/>
          <w:bCs/>
        </w:rPr>
        <w:t>Proposal</w:t>
      </w:r>
      <w:r w:rsidR="009161F7">
        <w:rPr>
          <w:b/>
          <w:bCs/>
        </w:rPr>
        <w:t>7</w:t>
      </w:r>
      <w:r w:rsidRPr="00B21BEC">
        <w:rPr>
          <w:b/>
          <w:bCs/>
        </w:rPr>
        <w:t xml:space="preserve">: RAN4 should further discuss if </w:t>
      </w:r>
      <w:r w:rsidR="00017D87">
        <w:rPr>
          <w:b/>
          <w:bCs/>
        </w:rPr>
        <w:t>(</w:t>
      </w:r>
      <w:r w:rsidRPr="00B21BEC">
        <w:rPr>
          <w:b/>
          <w:bCs/>
        </w:rPr>
        <w:t xml:space="preserve">and </w:t>
      </w:r>
      <w:r w:rsidR="00717C7B">
        <w:rPr>
          <w:b/>
          <w:bCs/>
        </w:rPr>
        <w:t>eventually</w:t>
      </w:r>
      <w:r w:rsidRPr="00B21BEC">
        <w:rPr>
          <w:b/>
          <w:bCs/>
        </w:rPr>
        <w:t xml:space="preserve"> how</w:t>
      </w:r>
      <w:r w:rsidR="00017D87">
        <w:rPr>
          <w:b/>
          <w:bCs/>
        </w:rPr>
        <w:t>)</w:t>
      </w:r>
      <w:r w:rsidRPr="00B21BEC">
        <w:rPr>
          <w:b/>
          <w:bCs/>
        </w:rPr>
        <w:t xml:space="preserve"> </w:t>
      </w:r>
      <w:r w:rsidR="004B3DC0">
        <w:rPr>
          <w:b/>
          <w:bCs/>
        </w:rPr>
        <w:t>t</w:t>
      </w:r>
      <w:r w:rsidRPr="00B21BEC">
        <w:rPr>
          <w:b/>
          <w:bCs/>
        </w:rPr>
        <w:t>hose additional requirements</w:t>
      </w:r>
      <w:r w:rsidR="004B3DC0">
        <w:rPr>
          <w:b/>
          <w:bCs/>
        </w:rPr>
        <w:t xml:space="preserve"> </w:t>
      </w:r>
      <w:r w:rsidR="004E5A84">
        <w:rPr>
          <w:b/>
          <w:bCs/>
        </w:rPr>
        <w:t xml:space="preserve">(off-axis EIRP density limits self-monitoring) </w:t>
      </w:r>
      <w:r w:rsidR="004B3DC0">
        <w:rPr>
          <w:b/>
          <w:bCs/>
        </w:rPr>
        <w:t>should be captured</w:t>
      </w:r>
      <w:r w:rsidR="0075539E">
        <w:rPr>
          <w:b/>
          <w:bCs/>
        </w:rPr>
        <w:t xml:space="preserve"> in RAN4 RF specifications</w:t>
      </w:r>
      <w:r w:rsidRPr="00B21BEC">
        <w:rPr>
          <w:b/>
          <w:bCs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325BA168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9161F7">
        <w:t xml:space="preserve">UE RF </w:t>
      </w:r>
      <w:r w:rsidR="008D33DE">
        <w:t xml:space="preserve">open issues </w:t>
      </w:r>
      <w:r w:rsidR="00375E74" w:rsidRPr="002638B0">
        <w:t xml:space="preserve">for the </w:t>
      </w:r>
      <w:r w:rsidR="008D33DE">
        <w:t>NTN Ka-band</w:t>
      </w:r>
      <w:r w:rsidR="00375E74" w:rsidRPr="002638B0">
        <w:t xml:space="preserve">. We </w:t>
      </w:r>
      <w:r w:rsidR="003A3559" w:rsidRPr="002638B0">
        <w:t>made the following proposals:</w:t>
      </w:r>
    </w:p>
    <w:p w14:paraId="16BF1491" w14:textId="44D88026" w:rsidR="004E6463" w:rsidRDefault="004E6463" w:rsidP="004E6463">
      <w:pPr>
        <w:rPr>
          <w:b/>
          <w:bCs/>
          <w:lang w:val="sv-SE"/>
        </w:rPr>
      </w:pPr>
      <w:r w:rsidRPr="008351FA">
        <w:rPr>
          <w:b/>
          <w:bCs/>
          <w:lang w:val="sv-SE"/>
        </w:rPr>
        <w:t>Proposal</w:t>
      </w:r>
      <w:r>
        <w:rPr>
          <w:b/>
          <w:bCs/>
          <w:lang w:val="sv-SE"/>
        </w:rPr>
        <w:t>1</w:t>
      </w:r>
      <w:r w:rsidRPr="008351FA">
        <w:rPr>
          <w:b/>
          <w:bCs/>
          <w:lang w:val="sv-SE"/>
        </w:rPr>
        <w:t xml:space="preserve">: As starting point, RAN4 shall consider 2 types of NTN satellite UE above 10 GHz: one type for </w:t>
      </w:r>
      <w:r w:rsidR="0034162D">
        <w:rPr>
          <w:b/>
          <w:bCs/>
          <w:lang w:val="sv-SE"/>
        </w:rPr>
        <w:t xml:space="preserve">NTN </w:t>
      </w:r>
      <w:r w:rsidRPr="008351FA">
        <w:rPr>
          <w:b/>
          <w:bCs/>
          <w:lang w:val="sv-SE"/>
        </w:rPr>
        <w:t xml:space="preserve">mobile device and another type for </w:t>
      </w:r>
      <w:r w:rsidR="0034162D">
        <w:rPr>
          <w:b/>
          <w:bCs/>
          <w:lang w:val="sv-SE"/>
        </w:rPr>
        <w:t xml:space="preserve">NTN </w:t>
      </w:r>
      <w:r w:rsidRPr="008351FA">
        <w:rPr>
          <w:b/>
          <w:bCs/>
          <w:lang w:val="sv-SE"/>
        </w:rPr>
        <w:t>fixed device. And when all requirements will be specified, RAN4 should reconsider this differentiation and check if it’s still relevant.</w:t>
      </w:r>
    </w:p>
    <w:p w14:paraId="6F1FB875" w14:textId="77777777" w:rsidR="004E6463" w:rsidRPr="002B56A0" w:rsidRDefault="004E6463" w:rsidP="004E6463">
      <w:pPr>
        <w:rPr>
          <w:b/>
          <w:bCs/>
        </w:rPr>
      </w:pPr>
      <w:r w:rsidRPr="002B56A0">
        <w:rPr>
          <w:b/>
          <w:bCs/>
        </w:rPr>
        <w:lastRenderedPageBreak/>
        <w:t>Proposal</w:t>
      </w:r>
      <w:r>
        <w:rPr>
          <w:b/>
          <w:bCs/>
        </w:rPr>
        <w:t>2</w:t>
      </w:r>
      <w:r w:rsidRPr="002B56A0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2B56A0">
        <w:rPr>
          <w:b/>
          <w:bCs/>
        </w:rPr>
        <w:t xml:space="preserve"> antenna pointing stability and accuracy requirements for </w:t>
      </w:r>
      <w:r>
        <w:rPr>
          <w:b/>
          <w:bCs/>
        </w:rPr>
        <w:t>fixed type of NTN satellite UE</w:t>
      </w:r>
      <w:r w:rsidRPr="002B56A0">
        <w:rPr>
          <w:b/>
          <w:bCs/>
        </w:rPr>
        <w:t xml:space="preserve">. </w:t>
      </w:r>
    </w:p>
    <w:p w14:paraId="3185B911" w14:textId="77777777" w:rsidR="004E6463" w:rsidRPr="002B56A0" w:rsidRDefault="004E6463" w:rsidP="004E6463">
      <w:pPr>
        <w:rPr>
          <w:b/>
          <w:bCs/>
        </w:rPr>
      </w:pPr>
      <w:r w:rsidRPr="002B56A0">
        <w:rPr>
          <w:b/>
          <w:bCs/>
        </w:rPr>
        <w:t>Proposal</w:t>
      </w:r>
      <w:r>
        <w:rPr>
          <w:b/>
          <w:bCs/>
        </w:rPr>
        <w:t>3</w:t>
      </w:r>
      <w:r w:rsidRPr="002B56A0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2B56A0">
        <w:rPr>
          <w:b/>
          <w:bCs/>
        </w:rPr>
        <w:t xml:space="preserve"> antenna pointing accuracy requirement for </w:t>
      </w:r>
      <w:r>
        <w:rPr>
          <w:b/>
          <w:bCs/>
        </w:rPr>
        <w:t>mobile type of NTN satellite UE (ESIM)</w:t>
      </w:r>
      <w:r w:rsidRPr="002B56A0">
        <w:rPr>
          <w:b/>
          <w:bCs/>
        </w:rPr>
        <w:t xml:space="preserve">. </w:t>
      </w:r>
    </w:p>
    <w:p w14:paraId="132AFF4C" w14:textId="77777777" w:rsidR="004E6463" w:rsidRPr="003158BB" w:rsidRDefault="004E6463" w:rsidP="004E6463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4</w:t>
      </w:r>
      <w:r w:rsidRPr="003158BB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3158BB">
        <w:rPr>
          <w:b/>
          <w:bCs/>
        </w:rPr>
        <w:t xml:space="preserve"> on-axis and off-axis EIRP requirements based on Regulations. </w:t>
      </w:r>
    </w:p>
    <w:p w14:paraId="10FAD975" w14:textId="77777777" w:rsidR="004E6463" w:rsidRPr="003158BB" w:rsidRDefault="004E6463" w:rsidP="004E6463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5</w:t>
      </w:r>
      <w:r w:rsidRPr="003158BB">
        <w:rPr>
          <w:b/>
          <w:bCs/>
        </w:rPr>
        <w:t xml:space="preserve">: RAN4 </w:t>
      </w:r>
      <w:r>
        <w:rPr>
          <w:b/>
          <w:bCs/>
        </w:rPr>
        <w:t>should specify</w:t>
      </w:r>
      <w:r w:rsidRPr="003158BB">
        <w:rPr>
          <w:b/>
          <w:bCs/>
        </w:rPr>
        <w:t xml:space="preserve"> on-axis and off-axis </w:t>
      </w:r>
      <w:r>
        <w:rPr>
          <w:b/>
          <w:bCs/>
        </w:rPr>
        <w:t>spurious</w:t>
      </w:r>
      <w:r w:rsidRPr="003158BB">
        <w:rPr>
          <w:b/>
          <w:bCs/>
        </w:rPr>
        <w:t xml:space="preserve"> requirements. </w:t>
      </w:r>
    </w:p>
    <w:p w14:paraId="7EEB13E5" w14:textId="77777777" w:rsidR="004E6463" w:rsidRPr="003158BB" w:rsidRDefault="004E6463" w:rsidP="004E6463">
      <w:pPr>
        <w:rPr>
          <w:b/>
          <w:bCs/>
        </w:rPr>
      </w:pPr>
      <w:r w:rsidRPr="003158BB">
        <w:rPr>
          <w:b/>
          <w:bCs/>
        </w:rPr>
        <w:t>Proposal</w:t>
      </w:r>
      <w:r>
        <w:rPr>
          <w:b/>
          <w:bCs/>
        </w:rPr>
        <w:t>6</w:t>
      </w:r>
      <w:r w:rsidRPr="003158BB">
        <w:rPr>
          <w:b/>
          <w:bCs/>
        </w:rPr>
        <w:t xml:space="preserve">: RAN4 </w:t>
      </w:r>
      <w:r>
        <w:rPr>
          <w:b/>
          <w:bCs/>
        </w:rPr>
        <w:t>should specify power flux density</w:t>
      </w:r>
      <w:r w:rsidRPr="003158BB">
        <w:rPr>
          <w:b/>
          <w:bCs/>
        </w:rPr>
        <w:t xml:space="preserve"> requirements </w:t>
      </w:r>
      <w:r>
        <w:rPr>
          <w:b/>
          <w:bCs/>
        </w:rPr>
        <w:t xml:space="preserve">for mobile type of NTN satellite UE , and more specifically for ESIM-A and ESIM-M </w:t>
      </w:r>
      <w:r w:rsidRPr="003158BB">
        <w:rPr>
          <w:b/>
          <w:bCs/>
        </w:rPr>
        <w:t xml:space="preserve">based on Regulations. </w:t>
      </w:r>
    </w:p>
    <w:p w14:paraId="4A557B50" w14:textId="77777777" w:rsidR="004E6463" w:rsidRPr="00B21BEC" w:rsidRDefault="004E6463" w:rsidP="004E6463">
      <w:pPr>
        <w:rPr>
          <w:b/>
          <w:bCs/>
        </w:rPr>
      </w:pPr>
      <w:r w:rsidRPr="00B21BEC">
        <w:rPr>
          <w:b/>
          <w:bCs/>
        </w:rPr>
        <w:t>Proposal</w:t>
      </w:r>
      <w:r>
        <w:rPr>
          <w:b/>
          <w:bCs/>
        </w:rPr>
        <w:t>7</w:t>
      </w:r>
      <w:r w:rsidRPr="00B21BEC">
        <w:rPr>
          <w:b/>
          <w:bCs/>
        </w:rPr>
        <w:t xml:space="preserve">: RAN4 should further discuss if </w:t>
      </w:r>
      <w:r>
        <w:rPr>
          <w:b/>
          <w:bCs/>
        </w:rPr>
        <w:t>(</w:t>
      </w:r>
      <w:r w:rsidRPr="00B21BEC">
        <w:rPr>
          <w:b/>
          <w:bCs/>
        </w:rPr>
        <w:t xml:space="preserve">and </w:t>
      </w:r>
      <w:r>
        <w:rPr>
          <w:b/>
          <w:bCs/>
        </w:rPr>
        <w:t>eventually</w:t>
      </w:r>
      <w:r w:rsidRPr="00B21BEC">
        <w:rPr>
          <w:b/>
          <w:bCs/>
        </w:rPr>
        <w:t xml:space="preserve"> how</w:t>
      </w:r>
      <w:r>
        <w:rPr>
          <w:b/>
          <w:bCs/>
        </w:rPr>
        <w:t>)</w:t>
      </w:r>
      <w:r w:rsidRPr="00B21BEC">
        <w:rPr>
          <w:b/>
          <w:bCs/>
        </w:rPr>
        <w:t xml:space="preserve"> </w:t>
      </w:r>
      <w:r>
        <w:rPr>
          <w:b/>
          <w:bCs/>
        </w:rPr>
        <w:t>t</w:t>
      </w:r>
      <w:r w:rsidRPr="00B21BEC">
        <w:rPr>
          <w:b/>
          <w:bCs/>
        </w:rPr>
        <w:t>hose additional requirements</w:t>
      </w:r>
      <w:r>
        <w:rPr>
          <w:b/>
          <w:bCs/>
        </w:rPr>
        <w:t xml:space="preserve"> (off-axis EIRP density limits self-monitoring) should be captured in RAN4 RF specifications</w:t>
      </w:r>
      <w:r w:rsidRPr="00B21BEC">
        <w:rPr>
          <w:b/>
          <w:bCs/>
        </w:rPr>
        <w:t>.</w:t>
      </w:r>
    </w:p>
    <w:p w14:paraId="1E3840EE" w14:textId="77777777" w:rsidR="004E6463" w:rsidRPr="008351FA" w:rsidRDefault="004E6463" w:rsidP="004E6463">
      <w:pPr>
        <w:rPr>
          <w:b/>
          <w:bCs/>
          <w:lang w:val="sv-SE"/>
        </w:rPr>
      </w:pPr>
    </w:p>
    <w:p w14:paraId="034E9544" w14:textId="77777777" w:rsidR="00BC555F" w:rsidRDefault="00BC555F" w:rsidP="00BC555F">
      <w:pPr>
        <w:pStyle w:val="Heading2"/>
        <w:numPr>
          <w:ilvl w:val="0"/>
          <w:numId w:val="0"/>
        </w:numPr>
        <w:ind w:left="720" w:hanging="720"/>
      </w:pPr>
    </w:p>
    <w:p w14:paraId="004BEE93" w14:textId="77777777" w:rsidR="00BC555F" w:rsidRDefault="00BC555F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C9114E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3D8CAF83" w14:textId="1581636A" w:rsidR="003A3784" w:rsidRDefault="003A3784" w:rsidP="003A3784">
      <w:pPr>
        <w:numPr>
          <w:ilvl w:val="0"/>
          <w:numId w:val="22"/>
        </w:numPr>
        <w:spacing w:after="160" w:line="259" w:lineRule="auto"/>
      </w:pPr>
      <w:bookmarkStart w:id="5" w:name="_Ref127447145"/>
      <w:r>
        <w:t>R4-230</w:t>
      </w:r>
      <w:r w:rsidR="00D06281">
        <w:t>3533</w:t>
      </w:r>
      <w:r>
        <w:t xml:space="preserve">, </w:t>
      </w:r>
      <w:r w:rsidR="00D06281" w:rsidRPr="00D06281">
        <w:t>WF on NTN UE RF requirements for Ka band</w:t>
      </w:r>
      <w:r w:rsidRPr="009C2019">
        <w:t xml:space="preserve">, </w:t>
      </w:r>
      <w:bookmarkEnd w:id="5"/>
      <w:r>
        <w:t>ZTE</w:t>
      </w:r>
    </w:p>
    <w:p w14:paraId="0E34A735" w14:textId="0D883602" w:rsidR="00034C2B" w:rsidRDefault="00034C2B" w:rsidP="003A3784">
      <w:pPr>
        <w:numPr>
          <w:ilvl w:val="0"/>
          <w:numId w:val="22"/>
        </w:numPr>
        <w:spacing w:after="160" w:line="259" w:lineRule="auto"/>
      </w:pPr>
      <w:r>
        <w:t>ECC Decision(05)01,</w:t>
      </w:r>
      <w:bookmarkEnd w:id="3"/>
      <w:r>
        <w:t xml:space="preserve"> </w:t>
      </w:r>
      <w:r w:rsidRPr="00C5056E">
        <w:t>The use of the band 27.5-29.5 GHz by the Fixed Service and uncoordinated Earth stations of the Fixed-Satellite Service (Earth-to-space)</w:t>
      </w:r>
    </w:p>
    <w:p w14:paraId="14FF6383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6" w:name="_Ref126681118"/>
      <w:r>
        <w:t>ECC Decision(13)01,</w:t>
      </w:r>
      <w:bookmarkEnd w:id="6"/>
      <w:r>
        <w:t xml:space="preserve">  </w:t>
      </w:r>
      <w:r w:rsidRPr="00C5056E">
        <w:t>The harmonised use, free circulation and exemption from individual licensing of Earth Stations On Mobile Platforms (ESOMPs) within the frequency bands 17.3-20.2 GHz and 27.5-30.0 GHz</w:t>
      </w:r>
    </w:p>
    <w:p w14:paraId="24996877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7" w:name="_Ref126681072"/>
      <w:r>
        <w:t>ITU-R S.2278, Use of very small aperture terminals (VSATs).</w:t>
      </w:r>
      <w:bookmarkEnd w:id="7"/>
    </w:p>
    <w:p w14:paraId="2C4968D6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8" w:name="_Ref126681134"/>
      <w:r>
        <w:t>FCC 47 CFR 25.103</w:t>
      </w:r>
      <w:bookmarkEnd w:id="8"/>
    </w:p>
    <w:p w14:paraId="174797C9" w14:textId="77777777" w:rsidR="00034C2B" w:rsidRDefault="00034C2B" w:rsidP="00034C2B">
      <w:pPr>
        <w:numPr>
          <w:ilvl w:val="0"/>
          <w:numId w:val="22"/>
        </w:numPr>
        <w:spacing w:after="160" w:line="259" w:lineRule="auto"/>
      </w:pPr>
      <w:bookmarkStart w:id="9" w:name="_Ref126681093"/>
      <w:r>
        <w:t>Uncoordinated ubiquitous FSS earth station coexistence with FWA in the 28 GHz band, ACMA</w:t>
      </w:r>
      <w:bookmarkEnd w:id="9"/>
    </w:p>
    <w:p w14:paraId="3096BCC8" w14:textId="334DF892" w:rsidR="00034C2B" w:rsidRDefault="0095272B" w:rsidP="00034C2B">
      <w:pPr>
        <w:numPr>
          <w:ilvl w:val="0"/>
          <w:numId w:val="22"/>
        </w:numPr>
        <w:spacing w:after="160" w:line="259" w:lineRule="auto"/>
      </w:pPr>
      <w:r>
        <w:rPr>
          <w:bCs/>
        </w:rPr>
        <w:t>R4-</w:t>
      </w:r>
      <w:r w:rsidR="00034C2B">
        <w:rPr>
          <w:bCs/>
        </w:rPr>
        <w:t xml:space="preserve">2216515, </w:t>
      </w:r>
      <w:r w:rsidR="00034C2B">
        <w:t>NTN enhancements – Regulatory aspects, Ericsson</w:t>
      </w:r>
    </w:p>
    <w:p w14:paraId="4C84D1F1" w14:textId="68591292" w:rsidR="00F538C2" w:rsidRDefault="00F538C2" w:rsidP="00034C2B">
      <w:pPr>
        <w:numPr>
          <w:ilvl w:val="0"/>
          <w:numId w:val="22"/>
        </w:numPr>
        <w:spacing w:after="160" w:line="259" w:lineRule="auto"/>
      </w:pPr>
      <w:bookmarkStart w:id="10" w:name="_Ref131701706"/>
      <w:r>
        <w:t>R4-</w:t>
      </w:r>
      <w:r w:rsidR="009D7159">
        <w:t xml:space="preserve">2302714, </w:t>
      </w:r>
      <w:r w:rsidR="009D7159" w:rsidRPr="00FD71EE">
        <w:t>Satellite broadband user equipment</w:t>
      </w:r>
      <w:r w:rsidR="00FD71EE" w:rsidRPr="00FD71EE">
        <w:t>, HISPASAT, Hughes Network Systems, Thales, ESA, Eutelsat, Lockheed Martin, Intelsat, Inmarsat, Airbus</w:t>
      </w:r>
      <w:bookmarkEnd w:id="10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1" w:name="_Ref118219220"/>
      <w:bookmarkEnd w:id="4"/>
      <w:bookmarkEnd w:id="11"/>
    </w:p>
    <w:sectPr w:rsidR="00380C2E" w:rsidRPr="0057453F" w:rsidSect="00E047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0AC2" w14:textId="77777777" w:rsidR="00D32B50" w:rsidRDefault="00D32B50" w:rsidP="001B4DC7">
      <w:pPr>
        <w:spacing w:after="0"/>
      </w:pPr>
      <w:r>
        <w:separator/>
      </w:r>
    </w:p>
  </w:endnote>
  <w:endnote w:type="continuationSeparator" w:id="0">
    <w:p w14:paraId="0FF88411" w14:textId="77777777" w:rsidR="00D32B50" w:rsidRDefault="00D32B50" w:rsidP="001B4DC7">
      <w:pPr>
        <w:spacing w:after="0"/>
      </w:pPr>
      <w:r>
        <w:continuationSeparator/>
      </w:r>
    </w:p>
  </w:endnote>
  <w:endnote w:type="continuationNotice" w:id="1">
    <w:p w14:paraId="317B0C67" w14:textId="77777777" w:rsidR="00D32B50" w:rsidRDefault="00D32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7D5D" w14:textId="77777777" w:rsidR="00D32B50" w:rsidRDefault="00D32B50" w:rsidP="001B4DC7">
      <w:pPr>
        <w:spacing w:after="0"/>
      </w:pPr>
      <w:r>
        <w:separator/>
      </w:r>
    </w:p>
  </w:footnote>
  <w:footnote w:type="continuationSeparator" w:id="0">
    <w:p w14:paraId="2B2FE742" w14:textId="77777777" w:rsidR="00D32B50" w:rsidRDefault="00D32B50" w:rsidP="001B4DC7">
      <w:pPr>
        <w:spacing w:after="0"/>
      </w:pPr>
      <w:r>
        <w:continuationSeparator/>
      </w:r>
    </w:p>
  </w:footnote>
  <w:footnote w:type="continuationNotice" w:id="1">
    <w:p w14:paraId="6EB5ED59" w14:textId="77777777" w:rsidR="00D32B50" w:rsidRDefault="00D32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7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0"/>
  </w:num>
  <w:num w:numId="2" w16cid:durableId="1251890563">
    <w:abstractNumId w:val="8"/>
  </w:num>
  <w:num w:numId="3" w16cid:durableId="1550843955">
    <w:abstractNumId w:val="24"/>
  </w:num>
  <w:num w:numId="4" w16cid:durableId="222983098">
    <w:abstractNumId w:val="12"/>
  </w:num>
  <w:num w:numId="5" w16cid:durableId="364674882">
    <w:abstractNumId w:val="23"/>
  </w:num>
  <w:num w:numId="6" w16cid:durableId="1471164731">
    <w:abstractNumId w:val="21"/>
  </w:num>
  <w:num w:numId="7" w16cid:durableId="1428236140">
    <w:abstractNumId w:val="7"/>
  </w:num>
  <w:num w:numId="8" w16cid:durableId="31882628">
    <w:abstractNumId w:val="16"/>
  </w:num>
  <w:num w:numId="9" w16cid:durableId="110706571">
    <w:abstractNumId w:val="2"/>
  </w:num>
  <w:num w:numId="10" w16cid:durableId="323437866">
    <w:abstractNumId w:val="5"/>
  </w:num>
  <w:num w:numId="11" w16cid:durableId="660744022">
    <w:abstractNumId w:val="4"/>
  </w:num>
  <w:num w:numId="12" w16cid:durableId="1373577020">
    <w:abstractNumId w:val="10"/>
  </w:num>
  <w:num w:numId="13" w16cid:durableId="956375129">
    <w:abstractNumId w:val="0"/>
  </w:num>
  <w:num w:numId="14" w16cid:durableId="1013384630">
    <w:abstractNumId w:val="9"/>
  </w:num>
  <w:num w:numId="15" w16cid:durableId="204872486">
    <w:abstractNumId w:val="13"/>
  </w:num>
  <w:num w:numId="16" w16cid:durableId="39863288">
    <w:abstractNumId w:val="18"/>
  </w:num>
  <w:num w:numId="17" w16cid:durableId="1954551546">
    <w:abstractNumId w:val="15"/>
  </w:num>
  <w:num w:numId="18" w16cid:durableId="1592005545">
    <w:abstractNumId w:val="11"/>
  </w:num>
  <w:num w:numId="19" w16cid:durableId="690886049">
    <w:abstractNumId w:val="22"/>
  </w:num>
  <w:num w:numId="20" w16cid:durableId="1527207351">
    <w:abstractNumId w:val="20"/>
  </w:num>
  <w:num w:numId="21" w16cid:durableId="1247499614">
    <w:abstractNumId w:val="3"/>
  </w:num>
  <w:num w:numId="22" w16cid:durableId="1157384013">
    <w:abstractNumId w:val="26"/>
  </w:num>
  <w:num w:numId="23" w16cid:durableId="440684747">
    <w:abstractNumId w:val="6"/>
  </w:num>
  <w:num w:numId="24" w16cid:durableId="906766166">
    <w:abstractNumId w:val="19"/>
  </w:num>
  <w:num w:numId="25" w16cid:durableId="105740902">
    <w:abstractNumId w:val="1"/>
  </w:num>
  <w:num w:numId="26" w16cid:durableId="1981960061">
    <w:abstractNumId w:val="25"/>
  </w:num>
  <w:num w:numId="27" w16cid:durableId="1894777787">
    <w:abstractNumId w:val="14"/>
  </w:num>
  <w:num w:numId="28" w16cid:durableId="13729241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15A6E"/>
    <w:rsid w:val="00016E81"/>
    <w:rsid w:val="000171AA"/>
    <w:rsid w:val="00017D87"/>
    <w:rsid w:val="00020C56"/>
    <w:rsid w:val="0002119A"/>
    <w:rsid w:val="00022BEB"/>
    <w:rsid w:val="00023088"/>
    <w:rsid w:val="000231F1"/>
    <w:rsid w:val="00023DB9"/>
    <w:rsid w:val="000254A8"/>
    <w:rsid w:val="00026ACC"/>
    <w:rsid w:val="0003171D"/>
    <w:rsid w:val="00031C1D"/>
    <w:rsid w:val="0003274D"/>
    <w:rsid w:val="00034C2B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03B1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5A0E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7C4"/>
    <w:rsid w:val="000F52E5"/>
    <w:rsid w:val="000F76F6"/>
    <w:rsid w:val="00107927"/>
    <w:rsid w:val="00110E26"/>
    <w:rsid w:val="00111321"/>
    <w:rsid w:val="001130FA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6062"/>
    <w:rsid w:val="001264B5"/>
    <w:rsid w:val="001277F0"/>
    <w:rsid w:val="00127813"/>
    <w:rsid w:val="001324AE"/>
    <w:rsid w:val="00134FBA"/>
    <w:rsid w:val="00136D4C"/>
    <w:rsid w:val="00137015"/>
    <w:rsid w:val="001375BE"/>
    <w:rsid w:val="001378DE"/>
    <w:rsid w:val="00142538"/>
    <w:rsid w:val="00142BB9"/>
    <w:rsid w:val="001442C6"/>
    <w:rsid w:val="001446E1"/>
    <w:rsid w:val="00144F96"/>
    <w:rsid w:val="00151EAC"/>
    <w:rsid w:val="00153528"/>
    <w:rsid w:val="00154857"/>
    <w:rsid w:val="00154A0F"/>
    <w:rsid w:val="00154E68"/>
    <w:rsid w:val="00155B68"/>
    <w:rsid w:val="0016025E"/>
    <w:rsid w:val="0016165F"/>
    <w:rsid w:val="001617F2"/>
    <w:rsid w:val="00161B73"/>
    <w:rsid w:val="00162548"/>
    <w:rsid w:val="00162AC8"/>
    <w:rsid w:val="00166E58"/>
    <w:rsid w:val="00167F74"/>
    <w:rsid w:val="00170714"/>
    <w:rsid w:val="00170FC0"/>
    <w:rsid w:val="00172183"/>
    <w:rsid w:val="00172290"/>
    <w:rsid w:val="001724B6"/>
    <w:rsid w:val="001732F8"/>
    <w:rsid w:val="001751AB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7156"/>
    <w:rsid w:val="00191A0F"/>
    <w:rsid w:val="0019219A"/>
    <w:rsid w:val="001925E1"/>
    <w:rsid w:val="00193C16"/>
    <w:rsid w:val="00193D90"/>
    <w:rsid w:val="00195077"/>
    <w:rsid w:val="00196AC7"/>
    <w:rsid w:val="001A033F"/>
    <w:rsid w:val="001A08AA"/>
    <w:rsid w:val="001A1D06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0AD2"/>
    <w:rsid w:val="001D12B4"/>
    <w:rsid w:val="001D417E"/>
    <w:rsid w:val="001D6B65"/>
    <w:rsid w:val="001D7D94"/>
    <w:rsid w:val="001E0A28"/>
    <w:rsid w:val="001E1589"/>
    <w:rsid w:val="001E1ABA"/>
    <w:rsid w:val="001E4218"/>
    <w:rsid w:val="001F035C"/>
    <w:rsid w:val="001F0B20"/>
    <w:rsid w:val="001F1E47"/>
    <w:rsid w:val="001F203F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33E3"/>
    <w:rsid w:val="00235394"/>
    <w:rsid w:val="00235577"/>
    <w:rsid w:val="002371B2"/>
    <w:rsid w:val="00241FE5"/>
    <w:rsid w:val="0024350D"/>
    <w:rsid w:val="002435CA"/>
    <w:rsid w:val="0024444C"/>
    <w:rsid w:val="0024469F"/>
    <w:rsid w:val="002457A0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75B1"/>
    <w:rsid w:val="002775B9"/>
    <w:rsid w:val="00277948"/>
    <w:rsid w:val="002811C4"/>
    <w:rsid w:val="00282213"/>
    <w:rsid w:val="00282CD2"/>
    <w:rsid w:val="00284016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CD0"/>
    <w:rsid w:val="002A7DA6"/>
    <w:rsid w:val="002B3422"/>
    <w:rsid w:val="002B4193"/>
    <w:rsid w:val="002B516C"/>
    <w:rsid w:val="002B56A0"/>
    <w:rsid w:val="002B5ADF"/>
    <w:rsid w:val="002B5E1D"/>
    <w:rsid w:val="002B60C1"/>
    <w:rsid w:val="002C16C3"/>
    <w:rsid w:val="002C19C2"/>
    <w:rsid w:val="002C266D"/>
    <w:rsid w:val="002C2D03"/>
    <w:rsid w:val="002C4AC9"/>
    <w:rsid w:val="002C4B52"/>
    <w:rsid w:val="002C5CAC"/>
    <w:rsid w:val="002D03E5"/>
    <w:rsid w:val="002D1065"/>
    <w:rsid w:val="002D107F"/>
    <w:rsid w:val="002D36EB"/>
    <w:rsid w:val="002D6B49"/>
    <w:rsid w:val="002D6BDF"/>
    <w:rsid w:val="002D7023"/>
    <w:rsid w:val="002E04FC"/>
    <w:rsid w:val="002E2C16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082D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7199"/>
    <w:rsid w:val="00331256"/>
    <w:rsid w:val="00335C1B"/>
    <w:rsid w:val="00336697"/>
    <w:rsid w:val="00340526"/>
    <w:rsid w:val="00341377"/>
    <w:rsid w:val="0034162D"/>
    <w:rsid w:val="003418CB"/>
    <w:rsid w:val="00341DA6"/>
    <w:rsid w:val="00343B9F"/>
    <w:rsid w:val="0034438D"/>
    <w:rsid w:val="00345F9B"/>
    <w:rsid w:val="00347D42"/>
    <w:rsid w:val="0035313A"/>
    <w:rsid w:val="003538A2"/>
    <w:rsid w:val="00355289"/>
    <w:rsid w:val="00355873"/>
    <w:rsid w:val="00355F6E"/>
    <w:rsid w:val="0035660F"/>
    <w:rsid w:val="00356C01"/>
    <w:rsid w:val="0035777E"/>
    <w:rsid w:val="003628B9"/>
    <w:rsid w:val="00362D8F"/>
    <w:rsid w:val="00365319"/>
    <w:rsid w:val="00367724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8E7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305"/>
    <w:rsid w:val="003D4A06"/>
    <w:rsid w:val="003D4C47"/>
    <w:rsid w:val="003D7719"/>
    <w:rsid w:val="003E0668"/>
    <w:rsid w:val="003E1B64"/>
    <w:rsid w:val="003E247D"/>
    <w:rsid w:val="003E40EE"/>
    <w:rsid w:val="003E6C28"/>
    <w:rsid w:val="003F066A"/>
    <w:rsid w:val="003F1C1B"/>
    <w:rsid w:val="003F3A2F"/>
    <w:rsid w:val="0040093E"/>
    <w:rsid w:val="00401144"/>
    <w:rsid w:val="00401933"/>
    <w:rsid w:val="00402EB7"/>
    <w:rsid w:val="00403B56"/>
    <w:rsid w:val="00403CA6"/>
    <w:rsid w:val="004047C6"/>
    <w:rsid w:val="00404831"/>
    <w:rsid w:val="00407661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F36"/>
    <w:rsid w:val="00421A09"/>
    <w:rsid w:val="00421B12"/>
    <w:rsid w:val="00424F8C"/>
    <w:rsid w:val="00425B1F"/>
    <w:rsid w:val="004271BA"/>
    <w:rsid w:val="00430497"/>
    <w:rsid w:val="00430EA5"/>
    <w:rsid w:val="00431BBF"/>
    <w:rsid w:val="00434DC1"/>
    <w:rsid w:val="004350F4"/>
    <w:rsid w:val="0043529F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6A75"/>
    <w:rsid w:val="004572F8"/>
    <w:rsid w:val="00461122"/>
    <w:rsid w:val="00461E39"/>
    <w:rsid w:val="00462D3A"/>
    <w:rsid w:val="00463521"/>
    <w:rsid w:val="00466DE3"/>
    <w:rsid w:val="00471125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68C1"/>
    <w:rsid w:val="0048750F"/>
    <w:rsid w:val="00490332"/>
    <w:rsid w:val="00491000"/>
    <w:rsid w:val="00491648"/>
    <w:rsid w:val="00491D6C"/>
    <w:rsid w:val="00494E0B"/>
    <w:rsid w:val="00497717"/>
    <w:rsid w:val="004A088B"/>
    <w:rsid w:val="004A382D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6F1"/>
    <w:rsid w:val="004C232E"/>
    <w:rsid w:val="004C470F"/>
    <w:rsid w:val="004C54E5"/>
    <w:rsid w:val="004C59EE"/>
    <w:rsid w:val="004C5D23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7329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5BFA"/>
    <w:rsid w:val="005071B4"/>
    <w:rsid w:val="00507687"/>
    <w:rsid w:val="00511651"/>
    <w:rsid w:val="005117A9"/>
    <w:rsid w:val="00511C34"/>
    <w:rsid w:val="00511F57"/>
    <w:rsid w:val="00512A84"/>
    <w:rsid w:val="0051492F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3608D"/>
    <w:rsid w:val="00536316"/>
    <w:rsid w:val="005375C1"/>
    <w:rsid w:val="00541573"/>
    <w:rsid w:val="00541B6C"/>
    <w:rsid w:val="0054348A"/>
    <w:rsid w:val="00545F28"/>
    <w:rsid w:val="005478CD"/>
    <w:rsid w:val="005539EF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80E8C"/>
    <w:rsid w:val="00580FF5"/>
    <w:rsid w:val="00582A0E"/>
    <w:rsid w:val="005844D5"/>
    <w:rsid w:val="0058519C"/>
    <w:rsid w:val="005853EF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59A"/>
    <w:rsid w:val="005A491F"/>
    <w:rsid w:val="005A7349"/>
    <w:rsid w:val="005B062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2145"/>
    <w:rsid w:val="005F3977"/>
    <w:rsid w:val="005F49D7"/>
    <w:rsid w:val="005F526D"/>
    <w:rsid w:val="00601079"/>
    <w:rsid w:val="006016E1"/>
    <w:rsid w:val="00602D27"/>
    <w:rsid w:val="006032CB"/>
    <w:rsid w:val="00604345"/>
    <w:rsid w:val="00604B1A"/>
    <w:rsid w:val="00610B99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6997"/>
    <w:rsid w:val="006278AF"/>
    <w:rsid w:val="00627D7D"/>
    <w:rsid w:val="006302AA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7348"/>
    <w:rsid w:val="00650199"/>
    <w:rsid w:val="006501AF"/>
    <w:rsid w:val="00650DDE"/>
    <w:rsid w:val="00651616"/>
    <w:rsid w:val="006520B7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44"/>
    <w:rsid w:val="006808C6"/>
    <w:rsid w:val="00682668"/>
    <w:rsid w:val="00682976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C7B"/>
    <w:rsid w:val="0072124D"/>
    <w:rsid w:val="007224DE"/>
    <w:rsid w:val="00723673"/>
    <w:rsid w:val="00723CC4"/>
    <w:rsid w:val="00724056"/>
    <w:rsid w:val="007248ED"/>
    <w:rsid w:val="00725FF7"/>
    <w:rsid w:val="00727EE2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4431"/>
    <w:rsid w:val="00775B01"/>
    <w:rsid w:val="007763C1"/>
    <w:rsid w:val="00776FC1"/>
    <w:rsid w:val="007775FD"/>
    <w:rsid w:val="00777DBC"/>
    <w:rsid w:val="00777E82"/>
    <w:rsid w:val="007807A5"/>
    <w:rsid w:val="00781359"/>
    <w:rsid w:val="00782EE6"/>
    <w:rsid w:val="0078387C"/>
    <w:rsid w:val="00784768"/>
    <w:rsid w:val="00786921"/>
    <w:rsid w:val="007873C7"/>
    <w:rsid w:val="00787592"/>
    <w:rsid w:val="00792FF7"/>
    <w:rsid w:val="00797831"/>
    <w:rsid w:val="007A1173"/>
    <w:rsid w:val="007A1EAA"/>
    <w:rsid w:val="007A1EC4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26E3"/>
    <w:rsid w:val="007B3130"/>
    <w:rsid w:val="007B4484"/>
    <w:rsid w:val="007B4C7B"/>
    <w:rsid w:val="007B5A43"/>
    <w:rsid w:val="007B709B"/>
    <w:rsid w:val="007C1343"/>
    <w:rsid w:val="007C282D"/>
    <w:rsid w:val="007C2BA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11B1"/>
    <w:rsid w:val="007F29A7"/>
    <w:rsid w:val="007F3EC4"/>
    <w:rsid w:val="007F5588"/>
    <w:rsid w:val="007F660F"/>
    <w:rsid w:val="00800035"/>
    <w:rsid w:val="008004B4"/>
    <w:rsid w:val="00803E4F"/>
    <w:rsid w:val="00805BE8"/>
    <w:rsid w:val="00806DD1"/>
    <w:rsid w:val="0080771A"/>
    <w:rsid w:val="00810C6D"/>
    <w:rsid w:val="00814915"/>
    <w:rsid w:val="00816078"/>
    <w:rsid w:val="00816E82"/>
    <w:rsid w:val="008177E3"/>
    <w:rsid w:val="008235AE"/>
    <w:rsid w:val="00823AA9"/>
    <w:rsid w:val="008255B9"/>
    <w:rsid w:val="00825CD8"/>
    <w:rsid w:val="00827324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9B9"/>
    <w:rsid w:val="00866702"/>
    <w:rsid w:val="00866D5B"/>
    <w:rsid w:val="00866FF5"/>
    <w:rsid w:val="00870098"/>
    <w:rsid w:val="00871C34"/>
    <w:rsid w:val="0087332D"/>
    <w:rsid w:val="00873E1F"/>
    <w:rsid w:val="00874C16"/>
    <w:rsid w:val="008835CB"/>
    <w:rsid w:val="0088452F"/>
    <w:rsid w:val="00886D1F"/>
    <w:rsid w:val="00891C8A"/>
    <w:rsid w:val="00891EE1"/>
    <w:rsid w:val="0089248B"/>
    <w:rsid w:val="00893987"/>
    <w:rsid w:val="00895EE2"/>
    <w:rsid w:val="008963EF"/>
    <w:rsid w:val="0089688E"/>
    <w:rsid w:val="008A0315"/>
    <w:rsid w:val="008A1FBE"/>
    <w:rsid w:val="008A2FF0"/>
    <w:rsid w:val="008A7A31"/>
    <w:rsid w:val="008B1CE9"/>
    <w:rsid w:val="008B2049"/>
    <w:rsid w:val="008B3194"/>
    <w:rsid w:val="008B5AE7"/>
    <w:rsid w:val="008B609B"/>
    <w:rsid w:val="008C10EC"/>
    <w:rsid w:val="008C1A8B"/>
    <w:rsid w:val="008C29C5"/>
    <w:rsid w:val="008C37DF"/>
    <w:rsid w:val="008C60E9"/>
    <w:rsid w:val="008C6EC0"/>
    <w:rsid w:val="008C7D47"/>
    <w:rsid w:val="008D0EB5"/>
    <w:rsid w:val="008D106F"/>
    <w:rsid w:val="008D1B7C"/>
    <w:rsid w:val="008D200E"/>
    <w:rsid w:val="008D33DE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31E"/>
    <w:rsid w:val="008F2F09"/>
    <w:rsid w:val="008F3C4C"/>
    <w:rsid w:val="008F4DD1"/>
    <w:rsid w:val="008F6056"/>
    <w:rsid w:val="008F64E6"/>
    <w:rsid w:val="008F6873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3170"/>
    <w:rsid w:val="0094417F"/>
    <w:rsid w:val="0094432A"/>
    <w:rsid w:val="009443B1"/>
    <w:rsid w:val="009447D3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5C78"/>
    <w:rsid w:val="00986143"/>
    <w:rsid w:val="00987B37"/>
    <w:rsid w:val="00990588"/>
    <w:rsid w:val="009905F6"/>
    <w:rsid w:val="00992F55"/>
    <w:rsid w:val="009932AC"/>
    <w:rsid w:val="00994351"/>
    <w:rsid w:val="00995097"/>
    <w:rsid w:val="00996A8F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9F5518"/>
    <w:rsid w:val="00A0088D"/>
    <w:rsid w:val="00A01A70"/>
    <w:rsid w:val="00A02C9C"/>
    <w:rsid w:val="00A030B5"/>
    <w:rsid w:val="00A064D8"/>
    <w:rsid w:val="00A0758F"/>
    <w:rsid w:val="00A10C39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9A"/>
    <w:rsid w:val="00A44778"/>
    <w:rsid w:val="00A44E84"/>
    <w:rsid w:val="00A469E7"/>
    <w:rsid w:val="00A47752"/>
    <w:rsid w:val="00A50D77"/>
    <w:rsid w:val="00A51488"/>
    <w:rsid w:val="00A517EC"/>
    <w:rsid w:val="00A51DBD"/>
    <w:rsid w:val="00A548D8"/>
    <w:rsid w:val="00A54FEC"/>
    <w:rsid w:val="00A55E2F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F84"/>
    <w:rsid w:val="00AA4D7B"/>
    <w:rsid w:val="00AA55AE"/>
    <w:rsid w:val="00AA69B7"/>
    <w:rsid w:val="00AA7F92"/>
    <w:rsid w:val="00AB0C57"/>
    <w:rsid w:val="00AB1195"/>
    <w:rsid w:val="00AB4182"/>
    <w:rsid w:val="00AB43A0"/>
    <w:rsid w:val="00AC27DB"/>
    <w:rsid w:val="00AC283F"/>
    <w:rsid w:val="00AC355E"/>
    <w:rsid w:val="00AC4347"/>
    <w:rsid w:val="00AC6D6B"/>
    <w:rsid w:val="00AD0AF0"/>
    <w:rsid w:val="00AD2A5D"/>
    <w:rsid w:val="00AD5B47"/>
    <w:rsid w:val="00AD7440"/>
    <w:rsid w:val="00AD7736"/>
    <w:rsid w:val="00AE10CE"/>
    <w:rsid w:val="00AE1300"/>
    <w:rsid w:val="00AE474F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2026"/>
    <w:rsid w:val="00B025AD"/>
    <w:rsid w:val="00B03EF0"/>
    <w:rsid w:val="00B055CA"/>
    <w:rsid w:val="00B065B9"/>
    <w:rsid w:val="00B067CA"/>
    <w:rsid w:val="00B11026"/>
    <w:rsid w:val="00B12B26"/>
    <w:rsid w:val="00B12E69"/>
    <w:rsid w:val="00B12F78"/>
    <w:rsid w:val="00B13390"/>
    <w:rsid w:val="00B15199"/>
    <w:rsid w:val="00B162C7"/>
    <w:rsid w:val="00B163F8"/>
    <w:rsid w:val="00B17DB0"/>
    <w:rsid w:val="00B213C2"/>
    <w:rsid w:val="00B21BEC"/>
    <w:rsid w:val="00B2472D"/>
    <w:rsid w:val="00B24CA0"/>
    <w:rsid w:val="00B2549F"/>
    <w:rsid w:val="00B25CFF"/>
    <w:rsid w:val="00B34ABD"/>
    <w:rsid w:val="00B35BE1"/>
    <w:rsid w:val="00B370C2"/>
    <w:rsid w:val="00B3750C"/>
    <w:rsid w:val="00B37C86"/>
    <w:rsid w:val="00B4069D"/>
    <w:rsid w:val="00B41067"/>
    <w:rsid w:val="00B4108D"/>
    <w:rsid w:val="00B4223C"/>
    <w:rsid w:val="00B43D0C"/>
    <w:rsid w:val="00B4418F"/>
    <w:rsid w:val="00B457B4"/>
    <w:rsid w:val="00B46ADC"/>
    <w:rsid w:val="00B50801"/>
    <w:rsid w:val="00B529B5"/>
    <w:rsid w:val="00B57265"/>
    <w:rsid w:val="00B60A4D"/>
    <w:rsid w:val="00B633AE"/>
    <w:rsid w:val="00B6353C"/>
    <w:rsid w:val="00B64856"/>
    <w:rsid w:val="00B649C5"/>
    <w:rsid w:val="00B6597F"/>
    <w:rsid w:val="00B66070"/>
    <w:rsid w:val="00B665D2"/>
    <w:rsid w:val="00B66A9E"/>
    <w:rsid w:val="00B6737C"/>
    <w:rsid w:val="00B7214D"/>
    <w:rsid w:val="00B74372"/>
    <w:rsid w:val="00B75525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7725"/>
    <w:rsid w:val="00B87CA2"/>
    <w:rsid w:val="00B91A3D"/>
    <w:rsid w:val="00B91B5F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B14F1"/>
    <w:rsid w:val="00BB572E"/>
    <w:rsid w:val="00BB59DE"/>
    <w:rsid w:val="00BB722E"/>
    <w:rsid w:val="00BB74FD"/>
    <w:rsid w:val="00BC0BE2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8BF"/>
    <w:rsid w:val="00BD36B4"/>
    <w:rsid w:val="00BD3ECD"/>
    <w:rsid w:val="00BD5DF5"/>
    <w:rsid w:val="00BD5FFC"/>
    <w:rsid w:val="00BD6404"/>
    <w:rsid w:val="00BD727C"/>
    <w:rsid w:val="00BE08E7"/>
    <w:rsid w:val="00BE0FC7"/>
    <w:rsid w:val="00BE328D"/>
    <w:rsid w:val="00BE32B8"/>
    <w:rsid w:val="00BE33AE"/>
    <w:rsid w:val="00BE345A"/>
    <w:rsid w:val="00BE60F2"/>
    <w:rsid w:val="00BF046F"/>
    <w:rsid w:val="00BF11CA"/>
    <w:rsid w:val="00BF165E"/>
    <w:rsid w:val="00BF21BD"/>
    <w:rsid w:val="00BF2C9B"/>
    <w:rsid w:val="00BF520F"/>
    <w:rsid w:val="00BF5B06"/>
    <w:rsid w:val="00BF7BBB"/>
    <w:rsid w:val="00C011A7"/>
    <w:rsid w:val="00C01D50"/>
    <w:rsid w:val="00C0274F"/>
    <w:rsid w:val="00C03A16"/>
    <w:rsid w:val="00C03DD3"/>
    <w:rsid w:val="00C05359"/>
    <w:rsid w:val="00C056DC"/>
    <w:rsid w:val="00C06637"/>
    <w:rsid w:val="00C076A1"/>
    <w:rsid w:val="00C1329B"/>
    <w:rsid w:val="00C13F44"/>
    <w:rsid w:val="00C14203"/>
    <w:rsid w:val="00C1572F"/>
    <w:rsid w:val="00C17C75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3C48"/>
    <w:rsid w:val="00C340AF"/>
    <w:rsid w:val="00C340E5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4C67"/>
    <w:rsid w:val="00C5739F"/>
    <w:rsid w:val="00C57C8E"/>
    <w:rsid w:val="00C57CF0"/>
    <w:rsid w:val="00C63557"/>
    <w:rsid w:val="00C639BE"/>
    <w:rsid w:val="00C649BD"/>
    <w:rsid w:val="00C64B35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3E4B"/>
    <w:rsid w:val="00CA45F8"/>
    <w:rsid w:val="00CA733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77A2"/>
    <w:rsid w:val="00CD0714"/>
    <w:rsid w:val="00CD132B"/>
    <w:rsid w:val="00CD1EEE"/>
    <w:rsid w:val="00CD2E0C"/>
    <w:rsid w:val="00CD307E"/>
    <w:rsid w:val="00CD629F"/>
    <w:rsid w:val="00CD62FB"/>
    <w:rsid w:val="00CD6A1B"/>
    <w:rsid w:val="00CD6F5C"/>
    <w:rsid w:val="00CE09BD"/>
    <w:rsid w:val="00CE0A7F"/>
    <w:rsid w:val="00CE1718"/>
    <w:rsid w:val="00CE1A2C"/>
    <w:rsid w:val="00CE2D55"/>
    <w:rsid w:val="00CE587B"/>
    <w:rsid w:val="00CF3125"/>
    <w:rsid w:val="00CF4156"/>
    <w:rsid w:val="00CF5DF0"/>
    <w:rsid w:val="00D0036C"/>
    <w:rsid w:val="00D00656"/>
    <w:rsid w:val="00D032EA"/>
    <w:rsid w:val="00D035CF"/>
    <w:rsid w:val="00D03D00"/>
    <w:rsid w:val="00D054C2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6648"/>
    <w:rsid w:val="00D26D36"/>
    <w:rsid w:val="00D3188C"/>
    <w:rsid w:val="00D31A76"/>
    <w:rsid w:val="00D32B50"/>
    <w:rsid w:val="00D32F7E"/>
    <w:rsid w:val="00D33068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D72"/>
    <w:rsid w:val="00D47396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D5D"/>
    <w:rsid w:val="00D63FFC"/>
    <w:rsid w:val="00D67FCF"/>
    <w:rsid w:val="00D709CE"/>
    <w:rsid w:val="00D71F73"/>
    <w:rsid w:val="00D73F90"/>
    <w:rsid w:val="00D75C16"/>
    <w:rsid w:val="00D76A95"/>
    <w:rsid w:val="00D801FB"/>
    <w:rsid w:val="00D80786"/>
    <w:rsid w:val="00D818A1"/>
    <w:rsid w:val="00D81CAB"/>
    <w:rsid w:val="00D843BC"/>
    <w:rsid w:val="00D8576F"/>
    <w:rsid w:val="00D8677F"/>
    <w:rsid w:val="00D86A68"/>
    <w:rsid w:val="00D87028"/>
    <w:rsid w:val="00D87394"/>
    <w:rsid w:val="00D9221A"/>
    <w:rsid w:val="00D9295E"/>
    <w:rsid w:val="00D9368E"/>
    <w:rsid w:val="00D95B41"/>
    <w:rsid w:val="00D968D0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2500"/>
    <w:rsid w:val="00DC36A0"/>
    <w:rsid w:val="00DC3DE6"/>
    <w:rsid w:val="00DC4F72"/>
    <w:rsid w:val="00DC516A"/>
    <w:rsid w:val="00DC5AFE"/>
    <w:rsid w:val="00DC61B3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B84"/>
    <w:rsid w:val="00DF2B9C"/>
    <w:rsid w:val="00DF2C9E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DCA"/>
    <w:rsid w:val="00E14A51"/>
    <w:rsid w:val="00E160A5"/>
    <w:rsid w:val="00E1703A"/>
    <w:rsid w:val="00E1713D"/>
    <w:rsid w:val="00E17904"/>
    <w:rsid w:val="00E17B04"/>
    <w:rsid w:val="00E20260"/>
    <w:rsid w:val="00E203ED"/>
    <w:rsid w:val="00E20A43"/>
    <w:rsid w:val="00E2323F"/>
    <w:rsid w:val="00E2386F"/>
    <w:rsid w:val="00E23898"/>
    <w:rsid w:val="00E23979"/>
    <w:rsid w:val="00E23DB2"/>
    <w:rsid w:val="00E319F1"/>
    <w:rsid w:val="00E33CD2"/>
    <w:rsid w:val="00E33D96"/>
    <w:rsid w:val="00E36C2E"/>
    <w:rsid w:val="00E37CC6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2AB7"/>
    <w:rsid w:val="00E531EB"/>
    <w:rsid w:val="00E54874"/>
    <w:rsid w:val="00E54B6F"/>
    <w:rsid w:val="00E55ACA"/>
    <w:rsid w:val="00E56C79"/>
    <w:rsid w:val="00E56E3A"/>
    <w:rsid w:val="00E57183"/>
    <w:rsid w:val="00E57B74"/>
    <w:rsid w:val="00E614F7"/>
    <w:rsid w:val="00E645AE"/>
    <w:rsid w:val="00E65105"/>
    <w:rsid w:val="00E65BC6"/>
    <w:rsid w:val="00E661FF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6EA"/>
    <w:rsid w:val="00E84D10"/>
    <w:rsid w:val="00E84EBA"/>
    <w:rsid w:val="00E85678"/>
    <w:rsid w:val="00E8629F"/>
    <w:rsid w:val="00E91008"/>
    <w:rsid w:val="00E91099"/>
    <w:rsid w:val="00E92D52"/>
    <w:rsid w:val="00E9374E"/>
    <w:rsid w:val="00E93FDA"/>
    <w:rsid w:val="00E945AE"/>
    <w:rsid w:val="00E94F54"/>
    <w:rsid w:val="00E979C5"/>
    <w:rsid w:val="00E97AD5"/>
    <w:rsid w:val="00E97EBB"/>
    <w:rsid w:val="00EA0BA1"/>
    <w:rsid w:val="00EA0C32"/>
    <w:rsid w:val="00EA1111"/>
    <w:rsid w:val="00EA151E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20B91"/>
    <w:rsid w:val="00F21139"/>
    <w:rsid w:val="00F215DB"/>
    <w:rsid w:val="00F24B8B"/>
    <w:rsid w:val="00F25E19"/>
    <w:rsid w:val="00F272DE"/>
    <w:rsid w:val="00F27414"/>
    <w:rsid w:val="00F30D2E"/>
    <w:rsid w:val="00F31999"/>
    <w:rsid w:val="00F34103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5D85"/>
    <w:rsid w:val="00F46EAE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2412"/>
    <w:rsid w:val="00F8461F"/>
    <w:rsid w:val="00F851B5"/>
    <w:rsid w:val="00F877BC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3C0"/>
    <w:rsid w:val="00FA7F3D"/>
    <w:rsid w:val="00FB1350"/>
    <w:rsid w:val="00FB1E83"/>
    <w:rsid w:val="00FB38D8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F04"/>
    <w:rsid w:val="00FE1EB1"/>
    <w:rsid w:val="00FE5F64"/>
    <w:rsid w:val="00FE7FD7"/>
    <w:rsid w:val="00FF07DB"/>
    <w:rsid w:val="00FF1791"/>
    <w:rsid w:val="00FF1FCB"/>
    <w:rsid w:val="00FF52D4"/>
    <w:rsid w:val="00FF66F2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3781</TotalTime>
  <Pages>4</Pages>
  <Words>1415</Words>
  <Characters>7874</Characters>
  <Application>Microsoft Office Word</Application>
  <DocSecurity>0</DocSecurity>
  <Lines>65</Lines>
  <Paragraphs>18</Paragraphs>
  <ScaleCrop>false</ScaleCrop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515</cp:revision>
  <cp:lastPrinted>2019-04-25T01:09:00Z</cp:lastPrinted>
  <dcterms:created xsi:type="dcterms:W3CDTF">2023-01-26T17:38:00Z</dcterms:created>
  <dcterms:modified xsi:type="dcterms:W3CDTF">2023-04-10T11:10:00Z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